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3EC" w:rsidRDefault="0080627A" w:rsidP="00914191">
      <w:pPr>
        <w:jc w:val="center"/>
        <w:rPr>
          <w:i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-548005</wp:posOffset>
                </wp:positionH>
                <wp:positionV relativeFrom="paragraph">
                  <wp:posOffset>-804545</wp:posOffset>
                </wp:positionV>
                <wp:extent cx="7195820" cy="1623695"/>
                <wp:effectExtent l="635" t="0" r="4445" b="0"/>
                <wp:wrapNone/>
                <wp:docPr id="3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95820" cy="1623695"/>
                          <a:chOff x="271" y="0"/>
                          <a:chExt cx="11332" cy="2707"/>
                        </a:xfrm>
                      </wpg:grpSpPr>
                      <wpg:grpSp>
                        <wpg:cNvPr id="4" name="Group 18"/>
                        <wpg:cNvGrpSpPr>
                          <a:grpSpLocks/>
                        </wpg:cNvGrpSpPr>
                        <wpg:grpSpPr bwMode="auto">
                          <a:xfrm>
                            <a:off x="2415" y="613"/>
                            <a:ext cx="9188" cy="2094"/>
                            <a:chOff x="2208" y="621"/>
                            <a:chExt cx="8724" cy="1837"/>
                          </a:xfrm>
                        </wpg:grpSpPr>
                        <wps:wsp>
                          <wps:cNvPr id="5" name="Text Box 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08" y="621"/>
                              <a:ext cx="8597" cy="137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903EC" w:rsidRPr="00F818B1" w:rsidRDefault="008903EC" w:rsidP="008903EC">
                                <w:pPr>
                                  <w:jc w:val="center"/>
                                  <w:rPr>
                                    <w:rFonts w:ascii="Monotype Corsiva" w:hAnsi="Monotype Corsiva"/>
                                    <w:i/>
                                    <w:color w:val="760000"/>
                                    <w:sz w:val="40"/>
                                    <w:szCs w:val="40"/>
                                  </w:rPr>
                                </w:pPr>
                                <w:r w:rsidRPr="00F818B1">
                                  <w:rPr>
                                    <w:rFonts w:ascii="Monotype Corsiva" w:hAnsi="Monotype Corsiva"/>
                                    <w:i/>
                                    <w:color w:val="760000"/>
                                    <w:sz w:val="40"/>
                                    <w:szCs w:val="40"/>
                                  </w:rPr>
                                  <w:t>Ministero dell’Istru</w:t>
                                </w:r>
                                <w:r w:rsidR="00F9465B">
                                  <w:rPr>
                                    <w:rFonts w:ascii="Monotype Corsiva" w:hAnsi="Monotype Corsiva"/>
                                    <w:i/>
                                    <w:color w:val="760000"/>
                                    <w:sz w:val="40"/>
                                    <w:szCs w:val="40"/>
                                  </w:rPr>
                                  <w:t>zion</w:t>
                                </w:r>
                                <w:r w:rsidR="00737334">
                                  <w:rPr>
                                    <w:rFonts w:ascii="Monotype Corsiva" w:hAnsi="Monotype Corsiva"/>
                                    <w:i/>
                                    <w:color w:val="760000"/>
                                    <w:sz w:val="40"/>
                                    <w:szCs w:val="40"/>
                                  </w:rPr>
                                  <w:t>e</w:t>
                                </w:r>
                              </w:p>
                              <w:p w:rsidR="00F818B1" w:rsidRPr="00F818B1" w:rsidRDefault="00467660" w:rsidP="008903EC">
                                <w:pPr>
                                  <w:jc w:val="center"/>
                                  <w:rPr>
                                    <w:i/>
                                    <w:color w:val="760000"/>
                                    <w:sz w:val="44"/>
                                    <w:szCs w:val="44"/>
                                  </w:rPr>
                                </w:pPr>
                                <w:r w:rsidRPr="00F818B1">
                                  <w:rPr>
                                    <w:i/>
                                    <w:color w:val="760000"/>
                                    <w:sz w:val="44"/>
                                    <w:szCs w:val="44"/>
                                  </w:rPr>
                                  <w:t>Istituto Comprensivo</w:t>
                                </w:r>
                                <w:r w:rsidR="00F818B1" w:rsidRPr="00F818B1">
                                  <w:rPr>
                                    <w:i/>
                                    <w:color w:val="760000"/>
                                    <w:sz w:val="44"/>
                                    <w:szCs w:val="44"/>
                                  </w:rPr>
                                  <w:t xml:space="preserve"> “Teresa Sarti”</w:t>
                                </w:r>
                              </w:p>
                              <w:p w:rsidR="008903EC" w:rsidRPr="00F818B1" w:rsidRDefault="008903EC" w:rsidP="008903EC">
                                <w:pPr>
                                  <w:jc w:val="center"/>
                                  <w:rPr>
                                    <w:i/>
                                    <w:color w:val="760000"/>
                                    <w:sz w:val="36"/>
                                    <w:szCs w:val="36"/>
                                  </w:rPr>
                                </w:pPr>
                                <w:r w:rsidRPr="002E60AA">
                                  <w:rPr>
                                    <w:i/>
                                    <w:color w:val="760000"/>
                                    <w:sz w:val="40"/>
                                    <w:szCs w:val="40"/>
                                  </w:rPr>
                                  <w:t xml:space="preserve"> </w:t>
                                </w:r>
                                <w:r w:rsidRPr="00F818B1">
                                  <w:rPr>
                                    <w:i/>
                                    <w:color w:val="760000"/>
                                    <w:sz w:val="36"/>
                                    <w:szCs w:val="36"/>
                                  </w:rPr>
                                  <w:t xml:space="preserve">Campi Salentina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6" name="Picture 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 cstate="print">
                              <a:lum bright="8000"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650" y="1845"/>
                              <a:ext cx="754" cy="519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7" name="Picture 8" descr="logo Istruzione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404" y="1845"/>
                              <a:ext cx="528" cy="613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8" name="Picture 23" descr="NUOVO LOGO 2019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71" y="0"/>
                            <a:ext cx="2090" cy="25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6" o:spid="_x0000_s1026" style="position:absolute;left:0;text-align:left;margin-left:-43.15pt;margin-top:-63.35pt;width:566.6pt;height:127.85pt;z-index:251658240" coordorigin="271" coordsize="11332,2707" o:gfxdata="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">
                <v:group id="Group 18" o:spid="_x0000_s1027" style="position:absolute;left:2415;top:613;width:9188;height:2094" coordorigin="2208,621" coordsize="8724,18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8" type="#_x0000_t202" style="position:absolute;left:2208;top:621;width:8597;height:13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1XMEA&#10;AADaAAAADwAAAGRycy9kb3ducmV2LnhtbESPQYvCMBSE7wv+h/AEb2ui6OJWo4gieFJW3YW9PZpn&#10;W2xeShNt/fdGEDwOM/MNM1u0thQ3qn3hWMOgr0AQp84UnGk4HTefExA+IBssHZOGO3lYzDsfM0yM&#10;a/iHboeQiQhhn6CGPIQqkdKnOVn0fVcRR+/saoshyjqTpsYmwm0ph0p9SYsFx4UcK1rllF4OV6vh&#10;d3f+/xupfba246pxrZJsv6XWvW67nIII1IZ3+NXeGg1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6NVzBAAAA2gAAAA8AAAAAAAAAAAAAAAAAmAIAAGRycy9kb3du&#10;cmV2LnhtbFBLBQYAAAAABAAEAPUAAACGAwAAAAA=&#10;" filled="f" stroked="f">
                    <v:textbox>
                      <w:txbxContent>
                        <w:p w:rsidR="008903EC" w:rsidRPr="00F818B1" w:rsidRDefault="008903EC" w:rsidP="008903EC">
                          <w:pPr>
                            <w:jc w:val="center"/>
                            <w:rPr>
                              <w:rFonts w:ascii="Monotype Corsiva" w:hAnsi="Monotype Corsiva"/>
                              <w:i/>
                              <w:color w:val="760000"/>
                              <w:sz w:val="40"/>
                              <w:szCs w:val="40"/>
                            </w:rPr>
                          </w:pPr>
                          <w:r w:rsidRPr="00F818B1">
                            <w:rPr>
                              <w:rFonts w:ascii="Monotype Corsiva" w:hAnsi="Monotype Corsiva"/>
                              <w:i/>
                              <w:color w:val="760000"/>
                              <w:sz w:val="40"/>
                              <w:szCs w:val="40"/>
                            </w:rPr>
                            <w:t>Ministero dell’Istru</w:t>
                          </w:r>
                          <w:r w:rsidR="00F9465B">
                            <w:rPr>
                              <w:rFonts w:ascii="Monotype Corsiva" w:hAnsi="Monotype Corsiva"/>
                              <w:i/>
                              <w:color w:val="760000"/>
                              <w:sz w:val="40"/>
                              <w:szCs w:val="40"/>
                            </w:rPr>
                            <w:t>zion</w:t>
                          </w:r>
                          <w:r w:rsidR="00737334">
                            <w:rPr>
                              <w:rFonts w:ascii="Monotype Corsiva" w:hAnsi="Monotype Corsiva"/>
                              <w:i/>
                              <w:color w:val="760000"/>
                              <w:sz w:val="40"/>
                              <w:szCs w:val="40"/>
                            </w:rPr>
                            <w:t>e</w:t>
                          </w:r>
                        </w:p>
                        <w:p w:rsidR="00F818B1" w:rsidRPr="00F818B1" w:rsidRDefault="00467660" w:rsidP="008903EC">
                          <w:pPr>
                            <w:jc w:val="center"/>
                            <w:rPr>
                              <w:i/>
                              <w:color w:val="760000"/>
                              <w:sz w:val="44"/>
                              <w:szCs w:val="44"/>
                            </w:rPr>
                          </w:pPr>
                          <w:r w:rsidRPr="00F818B1">
                            <w:rPr>
                              <w:i/>
                              <w:color w:val="760000"/>
                              <w:sz w:val="44"/>
                              <w:szCs w:val="44"/>
                            </w:rPr>
                            <w:t>Istituto Comprensivo</w:t>
                          </w:r>
                          <w:r w:rsidR="00F818B1" w:rsidRPr="00F818B1">
                            <w:rPr>
                              <w:i/>
                              <w:color w:val="760000"/>
                              <w:sz w:val="44"/>
                              <w:szCs w:val="44"/>
                            </w:rPr>
                            <w:t xml:space="preserve"> “Teresa Sarti”</w:t>
                          </w:r>
                        </w:p>
                        <w:p w:rsidR="008903EC" w:rsidRPr="00F818B1" w:rsidRDefault="008903EC" w:rsidP="008903EC">
                          <w:pPr>
                            <w:jc w:val="center"/>
                            <w:rPr>
                              <w:i/>
                              <w:color w:val="760000"/>
                              <w:sz w:val="36"/>
                              <w:szCs w:val="36"/>
                            </w:rPr>
                          </w:pPr>
                          <w:r w:rsidRPr="002E60AA">
                            <w:rPr>
                              <w:i/>
                              <w:color w:val="760000"/>
                              <w:sz w:val="40"/>
                              <w:szCs w:val="40"/>
                            </w:rPr>
                            <w:t xml:space="preserve"> </w:t>
                          </w:r>
                          <w:r w:rsidRPr="00F818B1">
                            <w:rPr>
                              <w:i/>
                              <w:color w:val="760000"/>
                              <w:sz w:val="36"/>
                              <w:szCs w:val="36"/>
                            </w:rPr>
                            <w:t xml:space="preserve">Campi Salentina </w:t>
                          </w:r>
                        </w:p>
                      </w:txbxContent>
                    </v:textbox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7" o:spid="_x0000_s1029" type="#_x0000_t75" style="position:absolute;left:9650;top:1845;width:754;height:51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/YurbDAAAA2gAAAA8AAABkcnMvZG93bnJldi54bWxEj81qwzAQhO+FvIPYQi+hlmNC0rqWQygU&#10;igOFOH2AxdraptbKWPJP374KBHIcZuYbJjssphMTDa61rGATxSCIK6tbrhV8Xz6eX0A4j6yxs0wK&#10;/sjBIV89ZJhqO/OZptLXIkDYpaig8b5PpXRVQwZdZHvi4P3YwaAPcqilHnAOcNPJJI530mDLYaHB&#10;nt4bqn7L0SiIp4R9sn4tTvtxa7YVHouv9azU0+NyfAPhafH38K39qRXs4Hol3ACZ/w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r9i6tsMAAADaAAAADwAAAAAAAAAAAAAAAACf&#10;AgAAZHJzL2Rvd25yZXYueG1sUEsFBgAAAAAEAAQA9wAAAI8DAAAAAA==&#10;">
                    <v:imagedata r:id="rId11" o:title="" blacklevel="2621f"/>
                  </v:shape>
                  <v:shape id="Picture 8" o:spid="_x0000_s1030" type="#_x0000_t75" alt="logo Istruzione" style="position:absolute;left:10404;top:1845;width:528;height:61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4sHl7BAAAA2gAAAA8AAABkcnMvZG93bnJldi54bWxEj0FrwkAUhO8F/8PyhN7qpqnUEl1FSgVP&#10;gar0/My+Jmmzb8PuM8Z/3y0Uehxm5htmtRldpwYKsfVs4HGWgSKuvG25NnA67h5eQEVBtth5JgM3&#10;irBZT+5WWFh/5XcaDlKrBOFYoIFGpC+0jlVDDuPM98TJ+/TBoSQZam0DXhPcdTrPsmftsOW00GBP&#10;rw1V34eLM5DT09fbXHTIe2EazmU5/9iWxtxPx+0SlNAo/+G/9t4aWMDvlXQD9Po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I4sHl7BAAAA2gAAAA8AAAAAAAAAAAAAAAAAnwIA&#10;AGRycy9kb3ducmV2LnhtbFBLBQYAAAAABAAEAPcAAACNAwAAAAA=&#10;">
                    <v:imagedata r:id="rId12" o:title="logo Istruzione"/>
                  </v:shape>
                </v:group>
                <v:shape id="Picture 23" o:spid="_x0000_s1031" type="#_x0000_t75" alt="NUOVO LOGO 2019 22" style="position:absolute;left:271;width:2090;height:25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dPSp/AAAAA2gAAAA8AAABkcnMvZG93bnJldi54bWxET02LwjAQvS/4H8IIXhZNVVikGkUKggdR&#10;1t2D3oZmbIrNpCSx1n9vDgt7fLzv1aa3jejIh9qxgukkA0FcOl1zpeD3ZzdegAgRWWPjmBS8KMBm&#10;PfhYYa7dk7+pO8dKpBAOOSowMba5lKE0ZDFMXEucuJvzFmOCvpLa4zOF20bOsuxLWqw5NRhsqTBU&#10;3s8Pq6A42YPZ73x3/HwtLsU1m9v2OldqNOy3SxCR+vgv/nPvtYK0NV1JN0Cu3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R09Kn8AAAADaAAAADwAAAAAAAAAAAAAAAACfAgAA&#10;ZHJzL2Rvd25yZXYueG1sUEsFBgAAAAAEAAQA9wAAAIwDAAAAAA==&#10;">
                  <v:imagedata r:id="rId13" o:title="NUOVO LOGO 2019 22"/>
                </v:shape>
              </v:group>
            </w:pict>
          </mc:Fallback>
        </mc:AlternateContent>
      </w:r>
    </w:p>
    <w:p w:rsidR="008903EC" w:rsidRDefault="008903EC" w:rsidP="00914191">
      <w:pPr>
        <w:jc w:val="center"/>
        <w:rPr>
          <w:i/>
          <w:sz w:val="20"/>
          <w:szCs w:val="20"/>
        </w:rPr>
      </w:pPr>
    </w:p>
    <w:p w:rsidR="008903EC" w:rsidRDefault="008903EC" w:rsidP="00914191">
      <w:pPr>
        <w:jc w:val="center"/>
        <w:rPr>
          <w:i/>
          <w:sz w:val="20"/>
          <w:szCs w:val="20"/>
        </w:rPr>
      </w:pPr>
    </w:p>
    <w:p w:rsidR="008903EC" w:rsidRDefault="008903EC" w:rsidP="00914191">
      <w:pPr>
        <w:jc w:val="center"/>
        <w:rPr>
          <w:i/>
          <w:sz w:val="20"/>
          <w:szCs w:val="20"/>
        </w:rPr>
      </w:pPr>
    </w:p>
    <w:p w:rsidR="00244E2F" w:rsidRPr="003A66AB" w:rsidRDefault="00B24CD8" w:rsidP="003A66AB">
      <w:pPr>
        <w:jc w:val="center"/>
        <w:rPr>
          <w:i/>
          <w:sz w:val="20"/>
          <w:szCs w:val="20"/>
        </w:rPr>
      </w:pPr>
      <w:r>
        <w:rPr>
          <w:rFonts w:ascii="Carlito"/>
          <w:noProof/>
        </w:rPr>
        <w:drawing>
          <wp:anchor distT="0" distB="0" distL="114300" distR="114300" simplePos="0" relativeHeight="251660288" behindDoc="0" locked="0" layoutInCell="1" allowOverlap="1" wp14:anchorId="5D8FEB4F" wp14:editId="75430AE4">
            <wp:simplePos x="0" y="0"/>
            <wp:positionH relativeFrom="column">
              <wp:posOffset>-659765</wp:posOffset>
            </wp:positionH>
            <wp:positionV relativeFrom="paragraph">
              <wp:posOffset>168196</wp:posOffset>
            </wp:positionV>
            <wp:extent cx="4865370" cy="1051560"/>
            <wp:effectExtent l="19050" t="0" r="0" b="0"/>
            <wp:wrapSquare wrapText="bothSides"/>
            <wp:docPr id="38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5370" cy="1051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627A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-447040</wp:posOffset>
                </wp:positionH>
                <wp:positionV relativeFrom="paragraph">
                  <wp:posOffset>46355</wp:posOffset>
                </wp:positionV>
                <wp:extent cx="6955155" cy="0"/>
                <wp:effectExtent l="15875" t="15875" r="20320" b="12700"/>
                <wp:wrapNone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955155" cy="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8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55EF55" id="Line 5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5.2pt,3.65pt" to="512.4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" strokecolor="maroon" strokeweight="1.75pt"/>
            </w:pict>
          </mc:Fallback>
        </mc:AlternateContent>
      </w:r>
    </w:p>
    <w:p w:rsidR="00B24CD8" w:rsidRDefault="00B24CD8" w:rsidP="007079F2">
      <w:pPr>
        <w:pStyle w:val="Normale1"/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</w:pPr>
      <w:r>
        <w:rPr>
          <w:rFonts w:ascii="Carlito"/>
          <w:noProof/>
        </w:rPr>
        <w:drawing>
          <wp:inline distT="0" distB="0" distL="0" distR="0" wp14:anchorId="78D46BAC" wp14:editId="0833A4A4">
            <wp:extent cx="1203960" cy="762000"/>
            <wp:effectExtent l="0" t="0" r="0" b="0"/>
            <wp:docPr id="39" name="Immagine 2" descr="logo_poc_bitmap_piccol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poc_bitmap_piccolo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05677" cy="7630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4CD8" w:rsidRDefault="00B24CD8" w:rsidP="007079F2">
      <w:pPr>
        <w:pStyle w:val="Normale1"/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</w:pPr>
    </w:p>
    <w:p w:rsidR="00B24CD8" w:rsidRDefault="00B24CD8" w:rsidP="007079F2">
      <w:pPr>
        <w:pStyle w:val="Normale1"/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</w:pPr>
    </w:p>
    <w:p w:rsidR="005A50A6" w:rsidRDefault="005A50A6" w:rsidP="005A50A6">
      <w:pPr>
        <w:autoSpaceDE w:val="0"/>
        <w:autoSpaceDN w:val="0"/>
        <w:adjustRightInd w:val="0"/>
        <w:jc w:val="right"/>
        <w:rPr>
          <w:b/>
          <w:bCs/>
          <w:szCs w:val="22"/>
        </w:rPr>
      </w:pPr>
      <w:r>
        <w:rPr>
          <w:b/>
          <w:bCs/>
          <w:szCs w:val="22"/>
        </w:rPr>
        <w:t xml:space="preserve">ALLEGATO </w:t>
      </w:r>
      <w:r w:rsidR="00B37F56">
        <w:rPr>
          <w:b/>
          <w:bCs/>
          <w:szCs w:val="22"/>
        </w:rPr>
        <w:t>A</w:t>
      </w:r>
    </w:p>
    <w:p w:rsidR="005A50A6" w:rsidRDefault="00B37F56" w:rsidP="005A50A6">
      <w:pPr>
        <w:autoSpaceDE w:val="0"/>
        <w:autoSpaceDN w:val="0"/>
        <w:adjustRightInd w:val="0"/>
        <w:jc w:val="right"/>
        <w:rPr>
          <w:b/>
          <w:bCs/>
          <w:szCs w:val="22"/>
        </w:rPr>
      </w:pPr>
      <w:r>
        <w:rPr>
          <w:b/>
          <w:bCs/>
          <w:szCs w:val="22"/>
        </w:rPr>
        <w:t>Al dirigente scolastico</w:t>
      </w:r>
    </w:p>
    <w:p w:rsidR="00B37F56" w:rsidRDefault="00B37F56" w:rsidP="005A50A6">
      <w:pPr>
        <w:autoSpaceDE w:val="0"/>
        <w:autoSpaceDN w:val="0"/>
        <w:adjustRightInd w:val="0"/>
        <w:jc w:val="right"/>
        <w:rPr>
          <w:b/>
          <w:bCs/>
          <w:szCs w:val="22"/>
        </w:rPr>
      </w:pPr>
      <w:r>
        <w:rPr>
          <w:b/>
          <w:bCs/>
          <w:szCs w:val="22"/>
        </w:rPr>
        <w:t>Dell’I.C. “T. Sarti”</w:t>
      </w:r>
    </w:p>
    <w:p w:rsidR="00B37F56" w:rsidRDefault="00B37F56" w:rsidP="005A50A6">
      <w:pPr>
        <w:autoSpaceDE w:val="0"/>
        <w:autoSpaceDN w:val="0"/>
        <w:adjustRightInd w:val="0"/>
        <w:jc w:val="right"/>
        <w:rPr>
          <w:b/>
          <w:bCs/>
          <w:szCs w:val="22"/>
        </w:rPr>
      </w:pPr>
      <w:r>
        <w:rPr>
          <w:b/>
          <w:bCs/>
          <w:szCs w:val="22"/>
        </w:rPr>
        <w:t>Campi S.na</w:t>
      </w:r>
    </w:p>
    <w:p w:rsidR="005A50A6" w:rsidRDefault="005A50A6" w:rsidP="005A50A6">
      <w:pPr>
        <w:pStyle w:val="Titolo31"/>
        <w:rPr>
          <w:bCs/>
          <w:color w:val="000000"/>
        </w:rPr>
      </w:pPr>
      <w:r>
        <w:rPr>
          <w:bCs/>
          <w:color w:val="000000"/>
        </w:rPr>
        <w:t xml:space="preserve">AVVISO ad evidenza pubblica: </w:t>
      </w:r>
      <w:r w:rsidR="00B37F56">
        <w:rPr>
          <w:bCs/>
          <w:color w:val="000000"/>
        </w:rPr>
        <w:t>Istanza di partecipazione</w:t>
      </w:r>
      <w:r>
        <w:rPr>
          <w:bCs/>
          <w:color w:val="000000"/>
        </w:rPr>
        <w:t xml:space="preserve"> </w:t>
      </w:r>
      <w:r w:rsidR="004902CD">
        <w:rPr>
          <w:bCs/>
          <w:color w:val="000000"/>
        </w:rPr>
        <w:t>Esperto interno</w:t>
      </w:r>
    </w:p>
    <w:p w:rsidR="005A50A6" w:rsidRDefault="005A50A6" w:rsidP="005A50A6">
      <w:pPr>
        <w:pStyle w:val="Titolo31"/>
      </w:pPr>
      <w:r>
        <w:rPr>
          <w:b/>
        </w:rPr>
        <w:t xml:space="preserve">Progetto PON FSE </w:t>
      </w:r>
      <w:r w:rsidRPr="00B004BA">
        <w:t>Programma Operativo Complementare (POC)</w:t>
      </w:r>
      <w:proofErr w:type="gramStart"/>
      <w:r w:rsidRPr="00B004BA">
        <w:t>-“</w:t>
      </w:r>
      <w:proofErr w:type="gramEnd"/>
      <w:r w:rsidRPr="00B004BA">
        <w:t>Per</w:t>
      </w:r>
      <w:r w:rsidRPr="00B004BA">
        <w:rPr>
          <w:spacing w:val="-17"/>
        </w:rPr>
        <w:t xml:space="preserve"> </w:t>
      </w:r>
      <w:r w:rsidRPr="00B004BA">
        <w:t>la</w:t>
      </w:r>
      <w:r w:rsidRPr="00B004BA">
        <w:rPr>
          <w:spacing w:val="-16"/>
        </w:rPr>
        <w:t xml:space="preserve"> </w:t>
      </w:r>
      <w:r w:rsidRPr="00B004BA">
        <w:t>scuola,</w:t>
      </w:r>
      <w:r w:rsidRPr="00B004BA">
        <w:rPr>
          <w:spacing w:val="-18"/>
        </w:rPr>
        <w:t xml:space="preserve"> </w:t>
      </w:r>
      <w:r w:rsidRPr="00B004BA">
        <w:t>competenze</w:t>
      </w:r>
      <w:r w:rsidRPr="00B004BA">
        <w:rPr>
          <w:spacing w:val="-16"/>
        </w:rPr>
        <w:t xml:space="preserve"> </w:t>
      </w:r>
      <w:r w:rsidRPr="00B004BA">
        <w:t>e</w:t>
      </w:r>
      <w:r w:rsidRPr="00B004BA">
        <w:rPr>
          <w:spacing w:val="-17"/>
        </w:rPr>
        <w:t xml:space="preserve"> </w:t>
      </w:r>
      <w:r w:rsidRPr="00B004BA">
        <w:t>ambienti</w:t>
      </w:r>
      <w:r w:rsidRPr="00B004BA">
        <w:rPr>
          <w:spacing w:val="-16"/>
        </w:rPr>
        <w:t xml:space="preserve"> </w:t>
      </w:r>
      <w:r w:rsidRPr="00B004BA">
        <w:t>per</w:t>
      </w:r>
      <w:r w:rsidRPr="00B004BA">
        <w:rPr>
          <w:spacing w:val="-18"/>
        </w:rPr>
        <w:t xml:space="preserve"> </w:t>
      </w:r>
      <w:r w:rsidRPr="00B004BA">
        <w:t>l’apprendimento”</w:t>
      </w:r>
      <w:r w:rsidRPr="00B004BA">
        <w:rPr>
          <w:spacing w:val="-16"/>
        </w:rPr>
        <w:t xml:space="preserve"> </w:t>
      </w:r>
      <w:r w:rsidRPr="00B004BA">
        <w:t>2014-2020 finanziato con FSE E</w:t>
      </w:r>
      <w:r w:rsidRPr="00B004BA">
        <w:rPr>
          <w:spacing w:val="-4"/>
        </w:rPr>
        <w:t xml:space="preserve"> </w:t>
      </w:r>
      <w:r w:rsidRPr="00B004BA">
        <w:t>FDR Asse I – Istruzione –Obiettivi Specifici 10.1, 10.2 e 10.3 – Azioni 10.1.1, 10.2.2 e 10.3.1</w:t>
      </w:r>
      <w:r>
        <w:t xml:space="preserve"> </w:t>
      </w:r>
      <w:r w:rsidRPr="00B004BA">
        <w:t xml:space="preserve">- </w:t>
      </w:r>
      <w:r w:rsidRPr="00B004BA">
        <w:rPr>
          <w:w w:val="95"/>
        </w:rPr>
        <w:t xml:space="preserve"> Avviso pubblico prot.n.</w:t>
      </w:r>
      <w:r w:rsidRPr="00B004BA">
        <w:rPr>
          <w:spacing w:val="1"/>
          <w:w w:val="95"/>
        </w:rPr>
        <w:t xml:space="preserve"> </w:t>
      </w:r>
      <w:r>
        <w:rPr>
          <w:w w:val="95"/>
        </w:rPr>
        <w:t>33956</w:t>
      </w:r>
      <w:r w:rsidRPr="00B004BA">
        <w:rPr>
          <w:spacing w:val="-1"/>
          <w:w w:val="95"/>
        </w:rPr>
        <w:t xml:space="preserve"> </w:t>
      </w:r>
      <w:r w:rsidRPr="00B004BA">
        <w:rPr>
          <w:w w:val="95"/>
        </w:rPr>
        <w:t xml:space="preserve">del </w:t>
      </w:r>
      <w:r>
        <w:rPr>
          <w:w w:val="95"/>
        </w:rPr>
        <w:t>18</w:t>
      </w:r>
      <w:r w:rsidRPr="00B004BA">
        <w:rPr>
          <w:w w:val="95"/>
        </w:rPr>
        <w:t xml:space="preserve"> maggio 2022</w:t>
      </w:r>
      <w:r w:rsidRPr="00B004BA">
        <w:rPr>
          <w:spacing w:val="-2"/>
          <w:w w:val="95"/>
        </w:rPr>
        <w:t xml:space="preserve"> </w:t>
      </w:r>
      <w:r w:rsidRPr="00B004BA">
        <w:rPr>
          <w:w w:val="95"/>
        </w:rPr>
        <w:t>“</w:t>
      </w:r>
      <w:r>
        <w:rPr>
          <w:w w:val="95"/>
        </w:rPr>
        <w:t>Realizzazione di percorsi educativi volti al potenziamento delle competenze delle studentesse e degli studenti e per la socialità e l’accoglienza</w:t>
      </w:r>
      <w:r w:rsidRPr="00B004BA">
        <w:rPr>
          <w:w w:val="95"/>
        </w:rPr>
        <w:t>”.</w:t>
      </w:r>
      <w:r>
        <w:rPr>
          <w:w w:val="95"/>
        </w:rPr>
        <w:t xml:space="preserve"> </w:t>
      </w:r>
    </w:p>
    <w:p w:rsidR="005A50A6" w:rsidRDefault="005A50A6" w:rsidP="005A50A6">
      <w:pPr>
        <w:pStyle w:val="Titolo31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Azione 10.2.2A – “competenze di base”.</w:t>
      </w:r>
    </w:p>
    <w:p w:rsidR="005A50A6" w:rsidRDefault="005A50A6" w:rsidP="005A50A6">
      <w:pPr>
        <w:pStyle w:val="Titolo31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Codice identificativo del progetto: 10.2.2A-FDRPOC-PU-2022-219</w:t>
      </w:r>
    </w:p>
    <w:p w:rsidR="005A50A6" w:rsidRDefault="005A50A6" w:rsidP="005A50A6">
      <w:pPr>
        <w:spacing w:before="1" w:line="276" w:lineRule="auto"/>
        <w:ind w:right="68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Avviso pubblico </w:t>
      </w:r>
      <w:proofErr w:type="spellStart"/>
      <w:r>
        <w:rPr>
          <w:rFonts w:eastAsia="Calibri"/>
          <w:b/>
          <w:sz w:val="22"/>
          <w:szCs w:val="22"/>
          <w:lang w:eastAsia="en-US"/>
        </w:rPr>
        <w:t>prot</w:t>
      </w:r>
      <w:proofErr w:type="spellEnd"/>
      <w:r>
        <w:rPr>
          <w:rFonts w:eastAsia="Calibri"/>
          <w:b/>
          <w:sz w:val="22"/>
          <w:szCs w:val="22"/>
          <w:lang w:eastAsia="en-US"/>
        </w:rPr>
        <w:t>. n. 33956 del 18/05/2022</w:t>
      </w:r>
    </w:p>
    <w:p w:rsidR="004902CD" w:rsidRPr="00C06A9C" w:rsidRDefault="004902CD" w:rsidP="004902C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jc w:val="center"/>
        <w:rPr>
          <w:b/>
          <w:bCs/>
          <w:szCs w:val="22"/>
        </w:rPr>
      </w:pPr>
      <w:r>
        <w:rPr>
          <w:b/>
          <w:bCs/>
          <w:sz w:val="22"/>
          <w:szCs w:val="22"/>
        </w:rPr>
        <w:t>(predisporre un modulo per ogni candidatura)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83"/>
        <w:gridCol w:w="8505"/>
      </w:tblGrid>
      <w:tr w:rsidR="004902CD" w:rsidRPr="002960EC" w:rsidTr="00FA01C0">
        <w:trPr>
          <w:trHeight w:val="455"/>
        </w:trPr>
        <w:tc>
          <w:tcPr>
            <w:tcW w:w="9889" w:type="dxa"/>
            <w:gridSpan w:val="3"/>
          </w:tcPr>
          <w:p w:rsidR="004902CD" w:rsidRPr="002960EC" w:rsidRDefault="004902CD" w:rsidP="00FA01C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960EC">
              <w:rPr>
                <w:color w:val="000000"/>
              </w:rPr>
              <w:t>Il</w:t>
            </w:r>
            <w:r>
              <w:rPr>
                <w:color w:val="000000"/>
              </w:rPr>
              <w:t>/</w:t>
            </w:r>
            <w:proofErr w:type="gramStart"/>
            <w:r>
              <w:rPr>
                <w:color w:val="000000"/>
              </w:rPr>
              <w:t xml:space="preserve">La </w:t>
            </w:r>
            <w:r w:rsidRPr="002960EC">
              <w:rPr>
                <w:color w:val="000000"/>
              </w:rPr>
              <w:t xml:space="preserve"> sottoscritto</w:t>
            </w:r>
            <w:proofErr w:type="gramEnd"/>
            <w:r>
              <w:rPr>
                <w:color w:val="000000"/>
              </w:rPr>
              <w:t>/a</w:t>
            </w:r>
            <w:r w:rsidRPr="002960EC">
              <w:rPr>
                <w:color w:val="000000"/>
              </w:rPr>
              <w:t xml:space="preserve"> </w:t>
            </w:r>
          </w:p>
        </w:tc>
      </w:tr>
      <w:tr w:rsidR="004902CD" w:rsidRPr="002960EC" w:rsidTr="00FA01C0">
        <w:trPr>
          <w:trHeight w:val="408"/>
        </w:trPr>
        <w:tc>
          <w:tcPr>
            <w:tcW w:w="9889" w:type="dxa"/>
            <w:gridSpan w:val="3"/>
          </w:tcPr>
          <w:p w:rsidR="004902CD" w:rsidRPr="002960EC" w:rsidRDefault="004902CD" w:rsidP="00FA01C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960EC">
              <w:rPr>
                <w:color w:val="000000"/>
              </w:rPr>
              <w:t xml:space="preserve">Codice Fiscale </w:t>
            </w:r>
          </w:p>
        </w:tc>
      </w:tr>
      <w:tr w:rsidR="004902CD" w:rsidRPr="002960EC" w:rsidTr="00FA01C0">
        <w:trPr>
          <w:trHeight w:val="548"/>
        </w:trPr>
        <w:tc>
          <w:tcPr>
            <w:tcW w:w="1101" w:type="dxa"/>
            <w:vMerge w:val="restart"/>
          </w:tcPr>
          <w:p w:rsidR="004902CD" w:rsidRPr="002960EC" w:rsidRDefault="004902CD" w:rsidP="00FA01C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960EC">
              <w:rPr>
                <w:color w:val="000000"/>
              </w:rPr>
              <w:t xml:space="preserve">Nascita </w:t>
            </w:r>
          </w:p>
        </w:tc>
        <w:tc>
          <w:tcPr>
            <w:tcW w:w="8788" w:type="dxa"/>
            <w:gridSpan w:val="2"/>
          </w:tcPr>
          <w:p w:rsidR="004902CD" w:rsidRPr="002960EC" w:rsidRDefault="004902CD" w:rsidP="00FA01C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960EC">
              <w:rPr>
                <w:color w:val="000000"/>
              </w:rPr>
              <w:t xml:space="preserve">Comune </w:t>
            </w:r>
            <w:r>
              <w:rPr>
                <w:color w:val="000000"/>
              </w:rPr>
              <w:t xml:space="preserve">                                                                              </w:t>
            </w:r>
            <w:r w:rsidRPr="002960EC">
              <w:rPr>
                <w:color w:val="000000"/>
              </w:rPr>
              <w:t>Provincia</w:t>
            </w:r>
          </w:p>
        </w:tc>
      </w:tr>
      <w:tr w:rsidR="004902CD" w:rsidRPr="002960EC" w:rsidTr="00FA01C0">
        <w:trPr>
          <w:trHeight w:val="551"/>
        </w:trPr>
        <w:tc>
          <w:tcPr>
            <w:tcW w:w="1101" w:type="dxa"/>
            <w:vMerge/>
          </w:tcPr>
          <w:p w:rsidR="004902CD" w:rsidRPr="002960EC" w:rsidRDefault="004902CD" w:rsidP="00FA01C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8788" w:type="dxa"/>
            <w:gridSpan w:val="2"/>
          </w:tcPr>
          <w:p w:rsidR="004902CD" w:rsidRPr="002960EC" w:rsidRDefault="004902CD" w:rsidP="00FA01C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960EC">
              <w:rPr>
                <w:color w:val="000000"/>
              </w:rPr>
              <w:t>Data (gg-mm-</w:t>
            </w:r>
            <w:proofErr w:type="spellStart"/>
            <w:r w:rsidRPr="002960EC">
              <w:rPr>
                <w:color w:val="000000"/>
              </w:rPr>
              <w:t>aaaa</w:t>
            </w:r>
            <w:proofErr w:type="spellEnd"/>
            <w:r>
              <w:rPr>
                <w:color w:val="000000"/>
              </w:rPr>
              <w:t>)</w:t>
            </w:r>
          </w:p>
        </w:tc>
      </w:tr>
      <w:tr w:rsidR="004902CD" w:rsidRPr="002960EC" w:rsidTr="00FA01C0">
        <w:trPr>
          <w:trHeight w:val="426"/>
        </w:trPr>
        <w:tc>
          <w:tcPr>
            <w:tcW w:w="1384" w:type="dxa"/>
            <w:gridSpan w:val="2"/>
          </w:tcPr>
          <w:p w:rsidR="004902CD" w:rsidRPr="002960EC" w:rsidRDefault="004902CD" w:rsidP="00FA01C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960EC">
              <w:rPr>
                <w:color w:val="000000"/>
              </w:rPr>
              <w:t xml:space="preserve">Residenza </w:t>
            </w:r>
          </w:p>
        </w:tc>
        <w:tc>
          <w:tcPr>
            <w:tcW w:w="8505" w:type="dxa"/>
          </w:tcPr>
          <w:p w:rsidR="004902CD" w:rsidRPr="002960EC" w:rsidRDefault="004902CD" w:rsidP="00FA01C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960EC">
              <w:rPr>
                <w:color w:val="000000"/>
              </w:rPr>
              <w:t xml:space="preserve">Comune </w:t>
            </w:r>
            <w:r>
              <w:rPr>
                <w:color w:val="000000"/>
              </w:rPr>
              <w:t xml:space="preserve">                                                 </w:t>
            </w:r>
            <w:r w:rsidRPr="002960EC">
              <w:rPr>
                <w:color w:val="000000"/>
              </w:rPr>
              <w:t xml:space="preserve">Provincia </w:t>
            </w:r>
            <w:r>
              <w:rPr>
                <w:color w:val="000000"/>
              </w:rPr>
              <w:t xml:space="preserve">                          </w:t>
            </w:r>
            <w:r w:rsidRPr="002960EC">
              <w:rPr>
                <w:color w:val="000000"/>
              </w:rPr>
              <w:t xml:space="preserve">CAP </w:t>
            </w:r>
          </w:p>
        </w:tc>
      </w:tr>
      <w:tr w:rsidR="004902CD" w:rsidRPr="002960EC" w:rsidTr="00FA01C0">
        <w:trPr>
          <w:trHeight w:val="418"/>
        </w:trPr>
        <w:tc>
          <w:tcPr>
            <w:tcW w:w="1384" w:type="dxa"/>
            <w:gridSpan w:val="2"/>
          </w:tcPr>
          <w:p w:rsidR="004902CD" w:rsidRPr="002960EC" w:rsidRDefault="004902CD" w:rsidP="00FA01C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960EC">
              <w:rPr>
                <w:color w:val="000000"/>
              </w:rPr>
              <w:t>Via/Piazza</w:t>
            </w:r>
          </w:p>
        </w:tc>
        <w:tc>
          <w:tcPr>
            <w:tcW w:w="8505" w:type="dxa"/>
          </w:tcPr>
          <w:p w:rsidR="004902CD" w:rsidRPr="002960EC" w:rsidRDefault="004902CD" w:rsidP="00FA01C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4902CD" w:rsidRPr="002960EC" w:rsidTr="00FA01C0">
        <w:trPr>
          <w:trHeight w:val="419"/>
        </w:trPr>
        <w:tc>
          <w:tcPr>
            <w:tcW w:w="9889" w:type="dxa"/>
            <w:gridSpan w:val="3"/>
          </w:tcPr>
          <w:p w:rsidR="004902CD" w:rsidRPr="002960EC" w:rsidRDefault="004902CD" w:rsidP="00FA01C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Cellulare</w:t>
            </w:r>
          </w:p>
        </w:tc>
      </w:tr>
      <w:tr w:rsidR="004902CD" w:rsidRPr="002960EC" w:rsidTr="00FA01C0">
        <w:trPr>
          <w:trHeight w:val="410"/>
        </w:trPr>
        <w:tc>
          <w:tcPr>
            <w:tcW w:w="9889" w:type="dxa"/>
            <w:gridSpan w:val="3"/>
          </w:tcPr>
          <w:p w:rsidR="004902CD" w:rsidRPr="002960EC" w:rsidRDefault="004902CD" w:rsidP="00FA01C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960EC">
              <w:rPr>
                <w:color w:val="000000"/>
              </w:rPr>
              <w:t xml:space="preserve">Email </w:t>
            </w:r>
            <w:r>
              <w:rPr>
                <w:color w:val="000000"/>
              </w:rPr>
              <w:t xml:space="preserve">                                                                                       </w:t>
            </w:r>
          </w:p>
        </w:tc>
      </w:tr>
      <w:tr w:rsidR="004902CD" w:rsidRPr="002960EC" w:rsidTr="00FA01C0">
        <w:trPr>
          <w:trHeight w:val="105"/>
        </w:trPr>
        <w:tc>
          <w:tcPr>
            <w:tcW w:w="9889" w:type="dxa"/>
            <w:gridSpan w:val="3"/>
          </w:tcPr>
          <w:p w:rsidR="004902CD" w:rsidRPr="002960EC" w:rsidRDefault="004902CD" w:rsidP="00FA01C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960EC">
              <w:rPr>
                <w:color w:val="000000"/>
              </w:rPr>
              <w:t>PEC</w:t>
            </w:r>
          </w:p>
        </w:tc>
      </w:tr>
      <w:tr w:rsidR="004902CD" w:rsidRPr="002960EC" w:rsidTr="00FA01C0">
        <w:trPr>
          <w:trHeight w:val="1187"/>
        </w:trPr>
        <w:tc>
          <w:tcPr>
            <w:tcW w:w="9889" w:type="dxa"/>
            <w:gridSpan w:val="3"/>
          </w:tcPr>
          <w:p w:rsidR="004902CD" w:rsidRPr="00757B68" w:rsidRDefault="004902CD" w:rsidP="00FA01C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57B68">
              <w:rPr>
                <w:rFonts w:ascii="Monotype Corsiva" w:hAnsi="Monotype Corsiva"/>
                <w:i/>
                <w:color w:val="000000"/>
              </w:rPr>
              <w:t>□</w:t>
            </w:r>
            <w:r w:rsidRPr="00757B68">
              <w:rPr>
                <w:color w:val="000000"/>
              </w:rPr>
              <w:t xml:space="preserve"> di non essere dipendente interno all’amministrazione scolastica o universitaria </w:t>
            </w:r>
          </w:p>
          <w:p w:rsidR="004902CD" w:rsidRPr="00757B68" w:rsidRDefault="004902CD" w:rsidP="00FA01C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57B68">
              <w:rPr>
                <w:rFonts w:ascii="Monotype Corsiva" w:hAnsi="Monotype Corsiva"/>
                <w:color w:val="000000"/>
              </w:rPr>
              <w:t>□</w:t>
            </w:r>
            <w:r w:rsidRPr="00757B68">
              <w:rPr>
                <w:color w:val="000000"/>
              </w:rPr>
              <w:t xml:space="preserve"> di essere dipendente interno all’amministrazione scolastica o universitaria, pertanto, in caso di stipula del contratto, presenterà la formale autorizzazione dell'Amministrazione d appartenenza (art. 53 del </w:t>
            </w:r>
            <w:proofErr w:type="spellStart"/>
            <w:r w:rsidRPr="00757B68">
              <w:rPr>
                <w:color w:val="000000"/>
              </w:rPr>
              <w:t>D.Lvg</w:t>
            </w:r>
            <w:proofErr w:type="spellEnd"/>
            <w:r w:rsidRPr="00757B68">
              <w:rPr>
                <w:color w:val="000000"/>
              </w:rPr>
              <w:t>. n. 165/2001).</w:t>
            </w:r>
          </w:p>
          <w:p w:rsidR="004902CD" w:rsidRPr="002960EC" w:rsidRDefault="004902CD" w:rsidP="00FA01C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57B68">
              <w:rPr>
                <w:rFonts w:ascii="Monotype Corsiva" w:hAnsi="Monotype Corsiva"/>
                <w:color w:val="000000"/>
              </w:rPr>
              <w:t>□</w:t>
            </w:r>
            <w:r w:rsidRPr="00757B68">
              <w:rPr>
                <w:color w:val="000000"/>
              </w:rPr>
              <w:t xml:space="preserve"> di essere docente di questa istituzione scolastica a T.I. o T.D. </w:t>
            </w:r>
          </w:p>
        </w:tc>
      </w:tr>
    </w:tbl>
    <w:p w:rsidR="009F033D" w:rsidRDefault="009F033D" w:rsidP="004902CD">
      <w:pPr>
        <w:autoSpaceDE w:val="0"/>
        <w:autoSpaceDN w:val="0"/>
        <w:adjustRightInd w:val="0"/>
        <w:jc w:val="center"/>
        <w:rPr>
          <w:b/>
          <w:color w:val="000000"/>
          <w:szCs w:val="20"/>
        </w:rPr>
      </w:pPr>
    </w:p>
    <w:p w:rsidR="009F033D" w:rsidRDefault="009F033D" w:rsidP="004902CD">
      <w:pPr>
        <w:autoSpaceDE w:val="0"/>
        <w:autoSpaceDN w:val="0"/>
        <w:adjustRightInd w:val="0"/>
        <w:jc w:val="center"/>
        <w:rPr>
          <w:b/>
          <w:color w:val="000000"/>
          <w:szCs w:val="20"/>
        </w:rPr>
      </w:pPr>
    </w:p>
    <w:p w:rsidR="004902CD" w:rsidRPr="004B1BF8" w:rsidRDefault="004902CD" w:rsidP="004902CD">
      <w:pPr>
        <w:autoSpaceDE w:val="0"/>
        <w:autoSpaceDN w:val="0"/>
        <w:adjustRightInd w:val="0"/>
        <w:jc w:val="center"/>
        <w:rPr>
          <w:b/>
          <w:color w:val="000000"/>
          <w:szCs w:val="20"/>
        </w:rPr>
      </w:pPr>
      <w:r w:rsidRPr="004B1BF8">
        <w:rPr>
          <w:b/>
          <w:color w:val="000000"/>
          <w:szCs w:val="20"/>
        </w:rPr>
        <w:t>CHIEDE</w:t>
      </w:r>
    </w:p>
    <w:p w:rsidR="004902CD" w:rsidRDefault="004902CD" w:rsidP="004902CD">
      <w:pPr>
        <w:autoSpaceDE w:val="0"/>
        <w:autoSpaceDN w:val="0"/>
        <w:adjustRightInd w:val="0"/>
        <w:rPr>
          <w:color w:val="000000"/>
          <w:szCs w:val="22"/>
        </w:rPr>
      </w:pPr>
      <w:proofErr w:type="gramStart"/>
      <w:r w:rsidRPr="00592C40">
        <w:rPr>
          <w:color w:val="000000"/>
          <w:szCs w:val="22"/>
        </w:rPr>
        <w:t>di</w:t>
      </w:r>
      <w:proofErr w:type="gramEnd"/>
      <w:r w:rsidRPr="00592C40">
        <w:rPr>
          <w:color w:val="000000"/>
          <w:szCs w:val="22"/>
        </w:rPr>
        <w:t xml:space="preserve"> partecipare alla selezione per l’incarico di  </w:t>
      </w:r>
      <w:r w:rsidRPr="00592C40">
        <w:rPr>
          <w:b/>
          <w:color w:val="000000"/>
          <w:szCs w:val="22"/>
        </w:rPr>
        <w:t>ESPERTO  per il seguente modulo (indicare</w:t>
      </w:r>
      <w:r w:rsidR="009F033D">
        <w:rPr>
          <w:b/>
          <w:color w:val="000000"/>
          <w:szCs w:val="22"/>
        </w:rPr>
        <w:t xml:space="preserve"> con una croce</w:t>
      </w:r>
      <w:r w:rsidRPr="00592C40">
        <w:rPr>
          <w:b/>
          <w:color w:val="000000"/>
          <w:szCs w:val="22"/>
        </w:rPr>
        <w:t xml:space="preserve"> un solo modulo)</w:t>
      </w:r>
      <w:r w:rsidRPr="00592C40">
        <w:rPr>
          <w:color w:val="000000"/>
          <w:szCs w:val="22"/>
        </w:rPr>
        <w:t xml:space="preserve">: </w:t>
      </w:r>
    </w:p>
    <w:p w:rsidR="009F033D" w:rsidRDefault="009F033D" w:rsidP="004902CD">
      <w:pPr>
        <w:autoSpaceDE w:val="0"/>
        <w:autoSpaceDN w:val="0"/>
        <w:adjustRightInd w:val="0"/>
        <w:rPr>
          <w:color w:val="000000"/>
          <w:szCs w:val="22"/>
        </w:rPr>
      </w:pPr>
    </w:p>
    <w:p w:rsidR="009F033D" w:rsidRDefault="009F033D" w:rsidP="004902CD">
      <w:pPr>
        <w:autoSpaceDE w:val="0"/>
        <w:autoSpaceDN w:val="0"/>
        <w:adjustRightInd w:val="0"/>
        <w:rPr>
          <w:color w:val="000000"/>
          <w:szCs w:val="22"/>
        </w:rPr>
      </w:pPr>
    </w:p>
    <w:tbl>
      <w:tblPr>
        <w:tblStyle w:val="TableNormal"/>
        <w:tblW w:w="10120" w:type="dxa"/>
        <w:tblInd w:w="247" w:type="dxa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ayout w:type="fixed"/>
        <w:tblLook w:val="01E0" w:firstRow="1" w:lastRow="1" w:firstColumn="1" w:lastColumn="1" w:noHBand="0" w:noVBand="0"/>
      </w:tblPr>
      <w:tblGrid>
        <w:gridCol w:w="2533"/>
        <w:gridCol w:w="2529"/>
        <w:gridCol w:w="2529"/>
        <w:gridCol w:w="2529"/>
      </w:tblGrid>
      <w:tr w:rsidR="009F033D" w:rsidRPr="007410AD" w:rsidTr="00FA01C0">
        <w:trPr>
          <w:trHeight w:val="465"/>
        </w:trPr>
        <w:tc>
          <w:tcPr>
            <w:tcW w:w="2533" w:type="dxa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:rsidR="009F033D" w:rsidRPr="007410AD" w:rsidRDefault="009F033D" w:rsidP="00FA01C0">
            <w:pPr>
              <w:pStyle w:val="TableParagraph"/>
              <w:spacing w:before="6"/>
              <w:ind w:left="80"/>
              <w:rPr>
                <w:i/>
                <w:sz w:val="16"/>
                <w:szCs w:val="16"/>
              </w:rPr>
            </w:pPr>
            <w:proofErr w:type="spellStart"/>
            <w:r w:rsidRPr="007410AD">
              <w:rPr>
                <w:i/>
                <w:color w:val="FFFFFF"/>
                <w:sz w:val="16"/>
                <w:szCs w:val="16"/>
              </w:rPr>
              <w:t>Sottoazione</w:t>
            </w:r>
            <w:proofErr w:type="spellEnd"/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:rsidR="009F033D" w:rsidRPr="007410AD" w:rsidRDefault="009F033D" w:rsidP="00FA01C0">
            <w:pPr>
              <w:pStyle w:val="TableParagraph"/>
              <w:spacing w:before="6"/>
              <w:ind w:left="75"/>
              <w:rPr>
                <w:i/>
                <w:sz w:val="16"/>
                <w:szCs w:val="16"/>
              </w:rPr>
            </w:pPr>
            <w:proofErr w:type="spellStart"/>
            <w:r w:rsidRPr="007410AD">
              <w:rPr>
                <w:i/>
                <w:color w:val="FFFFFF"/>
                <w:sz w:val="16"/>
                <w:szCs w:val="16"/>
              </w:rPr>
              <w:t>Progetto</w:t>
            </w:r>
            <w:proofErr w:type="spellEnd"/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:rsidR="009F033D" w:rsidRPr="007410AD" w:rsidRDefault="009F033D" w:rsidP="00FA01C0">
            <w:pPr>
              <w:pStyle w:val="TableParagraph"/>
              <w:spacing w:before="6"/>
              <w:ind w:left="79"/>
              <w:rPr>
                <w:i/>
                <w:sz w:val="16"/>
                <w:szCs w:val="16"/>
              </w:rPr>
            </w:pPr>
            <w:proofErr w:type="spellStart"/>
            <w:r w:rsidRPr="007410AD">
              <w:rPr>
                <w:i/>
                <w:color w:val="FFFFFF"/>
                <w:sz w:val="16"/>
                <w:szCs w:val="16"/>
              </w:rPr>
              <w:t>Titolo</w:t>
            </w:r>
            <w:proofErr w:type="spellEnd"/>
            <w:r w:rsidRPr="007410AD">
              <w:rPr>
                <w:i/>
                <w:color w:val="FFFFFF"/>
                <w:spacing w:val="-4"/>
                <w:sz w:val="16"/>
                <w:szCs w:val="16"/>
              </w:rPr>
              <w:t xml:space="preserve"> </w:t>
            </w:r>
            <w:r w:rsidRPr="007410AD">
              <w:rPr>
                <w:i/>
                <w:color w:val="FFFFFF"/>
                <w:sz w:val="16"/>
                <w:szCs w:val="16"/>
              </w:rPr>
              <w:t>Modulo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:rsidR="009F033D" w:rsidRPr="007410AD" w:rsidRDefault="009F033D" w:rsidP="00FA01C0">
            <w:pPr>
              <w:pStyle w:val="TableParagraph"/>
              <w:spacing w:before="6"/>
              <w:ind w:left="74"/>
              <w:rPr>
                <w:i/>
                <w:sz w:val="16"/>
                <w:szCs w:val="16"/>
              </w:rPr>
            </w:pPr>
          </w:p>
        </w:tc>
      </w:tr>
      <w:tr w:rsidR="009F033D" w:rsidRPr="007410AD" w:rsidTr="00FA01C0">
        <w:trPr>
          <w:trHeight w:val="741"/>
        </w:trPr>
        <w:tc>
          <w:tcPr>
            <w:tcW w:w="2533" w:type="dxa"/>
          </w:tcPr>
          <w:p w:rsidR="009F033D" w:rsidRPr="007410AD" w:rsidRDefault="009F033D" w:rsidP="00FA01C0">
            <w:pPr>
              <w:pStyle w:val="TableParagraph"/>
              <w:ind w:left="72"/>
              <w:rPr>
                <w:i/>
                <w:sz w:val="16"/>
                <w:szCs w:val="16"/>
              </w:rPr>
            </w:pPr>
            <w:r w:rsidRPr="007410AD">
              <w:rPr>
                <w:i/>
                <w:sz w:val="16"/>
                <w:szCs w:val="16"/>
              </w:rPr>
              <w:t>10.2.2A</w:t>
            </w:r>
          </w:p>
        </w:tc>
        <w:tc>
          <w:tcPr>
            <w:tcW w:w="2529" w:type="dxa"/>
          </w:tcPr>
          <w:p w:rsidR="009F033D" w:rsidRPr="007410AD" w:rsidRDefault="009F033D" w:rsidP="00FA01C0">
            <w:pPr>
              <w:pStyle w:val="TableParagraph"/>
              <w:rPr>
                <w:i/>
                <w:sz w:val="16"/>
                <w:szCs w:val="16"/>
              </w:rPr>
            </w:pPr>
            <w:r w:rsidRPr="007410AD">
              <w:rPr>
                <w:i/>
                <w:sz w:val="16"/>
                <w:szCs w:val="16"/>
              </w:rPr>
              <w:t>10.2.2A-FDRPOC-PU-</w:t>
            </w:r>
          </w:p>
          <w:p w:rsidR="009F033D" w:rsidRPr="007410AD" w:rsidRDefault="009F033D" w:rsidP="00FA01C0">
            <w:pPr>
              <w:pStyle w:val="TableParagraph"/>
              <w:spacing w:before="20"/>
              <w:rPr>
                <w:i/>
                <w:sz w:val="16"/>
                <w:szCs w:val="16"/>
              </w:rPr>
            </w:pPr>
            <w:r w:rsidRPr="007410AD">
              <w:rPr>
                <w:i/>
                <w:sz w:val="16"/>
                <w:szCs w:val="16"/>
              </w:rPr>
              <w:t>2022-219</w:t>
            </w:r>
          </w:p>
        </w:tc>
        <w:tc>
          <w:tcPr>
            <w:tcW w:w="2529" w:type="dxa"/>
          </w:tcPr>
          <w:p w:rsidR="009F033D" w:rsidRPr="007410AD" w:rsidRDefault="009F033D" w:rsidP="00FA01C0">
            <w:pPr>
              <w:pStyle w:val="TableParagraph"/>
              <w:ind w:left="71"/>
              <w:rPr>
                <w:i/>
                <w:sz w:val="16"/>
                <w:szCs w:val="16"/>
              </w:rPr>
            </w:pPr>
            <w:r w:rsidRPr="007410AD">
              <w:rPr>
                <w:i/>
                <w:sz w:val="16"/>
                <w:szCs w:val="16"/>
              </w:rPr>
              <w:t>NEXT</w:t>
            </w:r>
            <w:r w:rsidRPr="007410AD">
              <w:rPr>
                <w:i/>
                <w:spacing w:val="-5"/>
                <w:sz w:val="16"/>
                <w:szCs w:val="16"/>
              </w:rPr>
              <w:t xml:space="preserve"> </w:t>
            </w:r>
            <w:r w:rsidRPr="007410AD">
              <w:rPr>
                <w:i/>
                <w:sz w:val="16"/>
                <w:szCs w:val="16"/>
              </w:rPr>
              <w:t>CHALLENGE</w:t>
            </w:r>
            <w:r w:rsidRPr="007410AD">
              <w:rPr>
                <w:i/>
                <w:spacing w:val="-2"/>
                <w:sz w:val="16"/>
                <w:szCs w:val="16"/>
              </w:rPr>
              <w:t xml:space="preserve"> </w:t>
            </w:r>
            <w:r w:rsidRPr="007410AD">
              <w:rPr>
                <w:i/>
                <w:sz w:val="16"/>
                <w:szCs w:val="16"/>
              </w:rPr>
              <w:t>1</w:t>
            </w:r>
          </w:p>
        </w:tc>
        <w:tc>
          <w:tcPr>
            <w:tcW w:w="2529" w:type="dxa"/>
          </w:tcPr>
          <w:p w:rsidR="009F033D" w:rsidRPr="007410AD" w:rsidRDefault="009F033D" w:rsidP="00FA01C0">
            <w:pPr>
              <w:pStyle w:val="TableParagraph"/>
              <w:ind w:left="67"/>
              <w:rPr>
                <w:i/>
                <w:sz w:val="16"/>
                <w:szCs w:val="16"/>
              </w:rPr>
            </w:pPr>
          </w:p>
        </w:tc>
      </w:tr>
      <w:tr w:rsidR="009F033D" w:rsidRPr="007410AD" w:rsidTr="00FA01C0">
        <w:trPr>
          <w:trHeight w:val="730"/>
        </w:trPr>
        <w:tc>
          <w:tcPr>
            <w:tcW w:w="2533" w:type="dxa"/>
            <w:tcBorders>
              <w:top w:val="nil"/>
            </w:tcBorders>
          </w:tcPr>
          <w:p w:rsidR="009F033D" w:rsidRPr="007410AD" w:rsidRDefault="009F033D" w:rsidP="00FA01C0">
            <w:pPr>
              <w:pStyle w:val="TableParagraph"/>
              <w:spacing w:before="0" w:line="260" w:lineRule="exact"/>
              <w:ind w:left="72"/>
              <w:rPr>
                <w:i/>
                <w:sz w:val="16"/>
                <w:szCs w:val="16"/>
              </w:rPr>
            </w:pPr>
            <w:r w:rsidRPr="007410AD">
              <w:rPr>
                <w:i/>
                <w:sz w:val="16"/>
                <w:szCs w:val="16"/>
              </w:rPr>
              <w:t>10.2.2A</w:t>
            </w:r>
          </w:p>
        </w:tc>
        <w:tc>
          <w:tcPr>
            <w:tcW w:w="2529" w:type="dxa"/>
          </w:tcPr>
          <w:p w:rsidR="009F033D" w:rsidRPr="007410AD" w:rsidRDefault="009F033D" w:rsidP="00FA01C0">
            <w:pPr>
              <w:pStyle w:val="TableParagraph"/>
              <w:spacing w:before="0" w:line="260" w:lineRule="exact"/>
              <w:rPr>
                <w:i/>
                <w:sz w:val="16"/>
                <w:szCs w:val="16"/>
              </w:rPr>
            </w:pPr>
            <w:r w:rsidRPr="007410AD">
              <w:rPr>
                <w:i/>
                <w:sz w:val="16"/>
                <w:szCs w:val="16"/>
              </w:rPr>
              <w:t>10.2.2A-FDRPOC-PU-</w:t>
            </w:r>
          </w:p>
          <w:p w:rsidR="009F033D" w:rsidRPr="007410AD" w:rsidRDefault="009F033D" w:rsidP="00FA01C0">
            <w:pPr>
              <w:pStyle w:val="TableParagraph"/>
              <w:spacing w:before="23"/>
              <w:rPr>
                <w:i/>
                <w:sz w:val="16"/>
                <w:szCs w:val="16"/>
              </w:rPr>
            </w:pPr>
            <w:r w:rsidRPr="007410AD">
              <w:rPr>
                <w:i/>
                <w:sz w:val="16"/>
                <w:szCs w:val="16"/>
              </w:rPr>
              <w:t>2022-219</w:t>
            </w:r>
          </w:p>
        </w:tc>
        <w:tc>
          <w:tcPr>
            <w:tcW w:w="2529" w:type="dxa"/>
          </w:tcPr>
          <w:p w:rsidR="009F033D" w:rsidRPr="007410AD" w:rsidRDefault="009F033D" w:rsidP="00FA01C0">
            <w:pPr>
              <w:pStyle w:val="TableParagraph"/>
              <w:spacing w:before="0" w:line="260" w:lineRule="exact"/>
              <w:ind w:left="71"/>
              <w:rPr>
                <w:i/>
                <w:sz w:val="16"/>
                <w:szCs w:val="16"/>
              </w:rPr>
            </w:pPr>
            <w:r w:rsidRPr="007410AD">
              <w:rPr>
                <w:i/>
                <w:sz w:val="16"/>
                <w:szCs w:val="16"/>
              </w:rPr>
              <w:t>NEXT</w:t>
            </w:r>
            <w:r w:rsidRPr="007410AD">
              <w:rPr>
                <w:i/>
                <w:spacing w:val="-5"/>
                <w:sz w:val="16"/>
                <w:szCs w:val="16"/>
              </w:rPr>
              <w:t xml:space="preserve"> </w:t>
            </w:r>
            <w:r w:rsidRPr="007410AD">
              <w:rPr>
                <w:i/>
                <w:sz w:val="16"/>
                <w:szCs w:val="16"/>
              </w:rPr>
              <w:t>CHALLENGE</w:t>
            </w:r>
            <w:r w:rsidRPr="007410AD">
              <w:rPr>
                <w:i/>
                <w:spacing w:val="-2"/>
                <w:sz w:val="16"/>
                <w:szCs w:val="16"/>
              </w:rPr>
              <w:t xml:space="preserve"> </w:t>
            </w:r>
            <w:r w:rsidRPr="007410AD">
              <w:rPr>
                <w:i/>
                <w:sz w:val="16"/>
                <w:szCs w:val="16"/>
              </w:rPr>
              <w:t>2</w:t>
            </w:r>
          </w:p>
        </w:tc>
        <w:tc>
          <w:tcPr>
            <w:tcW w:w="2529" w:type="dxa"/>
            <w:tcBorders>
              <w:top w:val="nil"/>
            </w:tcBorders>
          </w:tcPr>
          <w:p w:rsidR="009F033D" w:rsidRPr="007410AD" w:rsidRDefault="009F033D" w:rsidP="00FA01C0">
            <w:pPr>
              <w:pStyle w:val="TableParagraph"/>
              <w:spacing w:before="0" w:line="260" w:lineRule="exact"/>
              <w:ind w:left="67"/>
              <w:rPr>
                <w:i/>
                <w:sz w:val="16"/>
                <w:szCs w:val="16"/>
              </w:rPr>
            </w:pPr>
          </w:p>
        </w:tc>
      </w:tr>
      <w:tr w:rsidR="009F033D" w:rsidRPr="007410AD" w:rsidTr="00FA01C0">
        <w:trPr>
          <w:trHeight w:val="741"/>
        </w:trPr>
        <w:tc>
          <w:tcPr>
            <w:tcW w:w="2533" w:type="dxa"/>
          </w:tcPr>
          <w:p w:rsidR="009F033D" w:rsidRPr="007410AD" w:rsidRDefault="009F033D" w:rsidP="00FA01C0">
            <w:pPr>
              <w:pStyle w:val="TableParagraph"/>
              <w:ind w:left="72"/>
              <w:rPr>
                <w:i/>
                <w:sz w:val="16"/>
                <w:szCs w:val="16"/>
              </w:rPr>
            </w:pPr>
            <w:r w:rsidRPr="007410AD">
              <w:rPr>
                <w:i/>
                <w:sz w:val="16"/>
                <w:szCs w:val="16"/>
              </w:rPr>
              <w:t>10.2.2A</w:t>
            </w:r>
          </w:p>
        </w:tc>
        <w:tc>
          <w:tcPr>
            <w:tcW w:w="2529" w:type="dxa"/>
          </w:tcPr>
          <w:p w:rsidR="009F033D" w:rsidRPr="007410AD" w:rsidRDefault="009F033D" w:rsidP="00FA01C0">
            <w:pPr>
              <w:pStyle w:val="TableParagraph"/>
              <w:rPr>
                <w:i/>
                <w:sz w:val="16"/>
                <w:szCs w:val="16"/>
              </w:rPr>
            </w:pPr>
            <w:r w:rsidRPr="007410AD">
              <w:rPr>
                <w:i/>
                <w:sz w:val="16"/>
                <w:szCs w:val="16"/>
              </w:rPr>
              <w:t>10.2.2A-FDRPOC-PU-</w:t>
            </w:r>
          </w:p>
          <w:p w:rsidR="009F033D" w:rsidRPr="007410AD" w:rsidRDefault="009F033D" w:rsidP="00FA01C0">
            <w:pPr>
              <w:pStyle w:val="TableParagraph"/>
              <w:spacing w:before="23"/>
              <w:rPr>
                <w:i/>
                <w:sz w:val="16"/>
                <w:szCs w:val="16"/>
              </w:rPr>
            </w:pPr>
            <w:r w:rsidRPr="007410AD">
              <w:rPr>
                <w:i/>
                <w:sz w:val="16"/>
                <w:szCs w:val="16"/>
              </w:rPr>
              <w:t>2022-219</w:t>
            </w:r>
          </w:p>
        </w:tc>
        <w:tc>
          <w:tcPr>
            <w:tcW w:w="2529" w:type="dxa"/>
          </w:tcPr>
          <w:p w:rsidR="009F033D" w:rsidRPr="007410AD" w:rsidRDefault="009F033D" w:rsidP="00FA01C0">
            <w:pPr>
              <w:pStyle w:val="TableParagraph"/>
              <w:ind w:left="71"/>
              <w:rPr>
                <w:i/>
                <w:sz w:val="16"/>
                <w:szCs w:val="16"/>
              </w:rPr>
            </w:pPr>
            <w:r w:rsidRPr="007410AD">
              <w:rPr>
                <w:i/>
                <w:sz w:val="16"/>
                <w:szCs w:val="16"/>
              </w:rPr>
              <w:t>PAZZI</w:t>
            </w:r>
            <w:r w:rsidRPr="007410AD">
              <w:rPr>
                <w:i/>
                <w:spacing w:val="-3"/>
                <w:sz w:val="16"/>
                <w:szCs w:val="16"/>
              </w:rPr>
              <w:t xml:space="preserve"> </w:t>
            </w:r>
            <w:r w:rsidRPr="007410AD">
              <w:rPr>
                <w:i/>
                <w:sz w:val="16"/>
                <w:szCs w:val="16"/>
              </w:rPr>
              <w:t>PER</w:t>
            </w:r>
            <w:r w:rsidRPr="007410AD">
              <w:rPr>
                <w:i/>
                <w:spacing w:val="-3"/>
                <w:sz w:val="16"/>
                <w:szCs w:val="16"/>
              </w:rPr>
              <w:t xml:space="preserve"> </w:t>
            </w:r>
            <w:r w:rsidRPr="007410AD">
              <w:rPr>
                <w:i/>
                <w:sz w:val="16"/>
                <w:szCs w:val="16"/>
              </w:rPr>
              <w:t>IL</w:t>
            </w:r>
            <w:r w:rsidRPr="007410AD">
              <w:rPr>
                <w:i/>
                <w:spacing w:val="-4"/>
                <w:sz w:val="16"/>
                <w:szCs w:val="16"/>
              </w:rPr>
              <w:t xml:space="preserve"> </w:t>
            </w:r>
            <w:r w:rsidRPr="007410AD">
              <w:rPr>
                <w:i/>
                <w:sz w:val="16"/>
                <w:szCs w:val="16"/>
              </w:rPr>
              <w:t>CODING</w:t>
            </w:r>
          </w:p>
        </w:tc>
        <w:tc>
          <w:tcPr>
            <w:tcW w:w="2529" w:type="dxa"/>
          </w:tcPr>
          <w:p w:rsidR="009F033D" w:rsidRPr="007410AD" w:rsidRDefault="009F033D" w:rsidP="00FA01C0">
            <w:pPr>
              <w:pStyle w:val="TableParagraph"/>
              <w:ind w:left="67"/>
              <w:rPr>
                <w:i/>
                <w:sz w:val="16"/>
                <w:szCs w:val="16"/>
              </w:rPr>
            </w:pPr>
          </w:p>
        </w:tc>
      </w:tr>
      <w:tr w:rsidR="009F033D" w:rsidRPr="007410AD" w:rsidTr="00FA01C0">
        <w:trPr>
          <w:trHeight w:val="741"/>
        </w:trPr>
        <w:tc>
          <w:tcPr>
            <w:tcW w:w="2533" w:type="dxa"/>
          </w:tcPr>
          <w:p w:rsidR="009F033D" w:rsidRPr="007410AD" w:rsidRDefault="009F033D" w:rsidP="00FA01C0">
            <w:pPr>
              <w:pStyle w:val="TableParagraph"/>
              <w:ind w:left="72"/>
              <w:rPr>
                <w:i/>
                <w:sz w:val="16"/>
                <w:szCs w:val="16"/>
              </w:rPr>
            </w:pPr>
            <w:r w:rsidRPr="007410AD">
              <w:rPr>
                <w:i/>
                <w:sz w:val="16"/>
                <w:szCs w:val="16"/>
              </w:rPr>
              <w:t>10.2.2A</w:t>
            </w:r>
          </w:p>
        </w:tc>
        <w:tc>
          <w:tcPr>
            <w:tcW w:w="2529" w:type="dxa"/>
          </w:tcPr>
          <w:p w:rsidR="009F033D" w:rsidRPr="007410AD" w:rsidRDefault="009F033D" w:rsidP="00FA01C0">
            <w:pPr>
              <w:pStyle w:val="TableParagraph"/>
              <w:rPr>
                <w:i/>
                <w:sz w:val="16"/>
                <w:szCs w:val="16"/>
              </w:rPr>
            </w:pPr>
            <w:r w:rsidRPr="007410AD">
              <w:rPr>
                <w:i/>
                <w:sz w:val="16"/>
                <w:szCs w:val="16"/>
              </w:rPr>
              <w:t>10.2.2A-FDRPOC-PU-</w:t>
            </w:r>
          </w:p>
          <w:p w:rsidR="009F033D" w:rsidRPr="007410AD" w:rsidRDefault="009F033D" w:rsidP="00FA01C0">
            <w:pPr>
              <w:pStyle w:val="TableParagraph"/>
              <w:spacing w:before="23"/>
              <w:rPr>
                <w:i/>
                <w:sz w:val="16"/>
                <w:szCs w:val="16"/>
              </w:rPr>
            </w:pPr>
            <w:r w:rsidRPr="007410AD">
              <w:rPr>
                <w:i/>
                <w:sz w:val="16"/>
                <w:szCs w:val="16"/>
              </w:rPr>
              <w:t>2022-219</w:t>
            </w:r>
          </w:p>
        </w:tc>
        <w:tc>
          <w:tcPr>
            <w:tcW w:w="2529" w:type="dxa"/>
          </w:tcPr>
          <w:p w:rsidR="009F033D" w:rsidRPr="007410AD" w:rsidRDefault="009F033D" w:rsidP="00FA01C0">
            <w:pPr>
              <w:pStyle w:val="TableParagraph"/>
              <w:spacing w:line="261" w:lineRule="auto"/>
              <w:ind w:left="71" w:right="594"/>
              <w:rPr>
                <w:i/>
                <w:sz w:val="16"/>
                <w:szCs w:val="16"/>
              </w:rPr>
            </w:pPr>
            <w:r w:rsidRPr="007410AD">
              <w:rPr>
                <w:i/>
                <w:sz w:val="16"/>
                <w:szCs w:val="16"/>
              </w:rPr>
              <w:t>OLIMPIADI DEL</w:t>
            </w:r>
            <w:r w:rsidRPr="007410AD">
              <w:rPr>
                <w:i/>
                <w:spacing w:val="1"/>
                <w:sz w:val="16"/>
                <w:szCs w:val="16"/>
              </w:rPr>
              <w:t xml:space="preserve"> </w:t>
            </w:r>
            <w:r w:rsidRPr="007410AD">
              <w:rPr>
                <w:i/>
                <w:sz w:val="16"/>
                <w:szCs w:val="16"/>
              </w:rPr>
              <w:t>PROBLEM</w:t>
            </w:r>
            <w:r w:rsidRPr="007410AD">
              <w:rPr>
                <w:i/>
                <w:spacing w:val="-10"/>
                <w:sz w:val="16"/>
                <w:szCs w:val="16"/>
              </w:rPr>
              <w:t xml:space="preserve"> </w:t>
            </w:r>
            <w:r w:rsidRPr="007410AD">
              <w:rPr>
                <w:i/>
                <w:sz w:val="16"/>
                <w:szCs w:val="16"/>
              </w:rPr>
              <w:t>SOLVING</w:t>
            </w:r>
          </w:p>
        </w:tc>
        <w:tc>
          <w:tcPr>
            <w:tcW w:w="2529" w:type="dxa"/>
          </w:tcPr>
          <w:p w:rsidR="009F033D" w:rsidRPr="007410AD" w:rsidRDefault="009F033D" w:rsidP="00FA01C0">
            <w:pPr>
              <w:pStyle w:val="TableParagraph"/>
              <w:ind w:left="67"/>
              <w:rPr>
                <w:i/>
                <w:sz w:val="16"/>
                <w:szCs w:val="16"/>
              </w:rPr>
            </w:pPr>
          </w:p>
        </w:tc>
      </w:tr>
      <w:tr w:rsidR="009F033D" w:rsidRPr="007410AD" w:rsidTr="00FA01C0">
        <w:trPr>
          <w:trHeight w:val="453"/>
        </w:trPr>
        <w:tc>
          <w:tcPr>
            <w:tcW w:w="2533" w:type="dxa"/>
          </w:tcPr>
          <w:p w:rsidR="009F033D" w:rsidRPr="007410AD" w:rsidRDefault="009F033D" w:rsidP="00FA01C0">
            <w:pPr>
              <w:pStyle w:val="TableParagraph"/>
              <w:ind w:left="72"/>
              <w:rPr>
                <w:i/>
                <w:sz w:val="16"/>
                <w:szCs w:val="16"/>
              </w:rPr>
            </w:pPr>
            <w:r w:rsidRPr="007410AD">
              <w:rPr>
                <w:i/>
                <w:sz w:val="16"/>
                <w:szCs w:val="16"/>
              </w:rPr>
              <w:t>10.2.2A</w:t>
            </w:r>
          </w:p>
        </w:tc>
        <w:tc>
          <w:tcPr>
            <w:tcW w:w="2529" w:type="dxa"/>
          </w:tcPr>
          <w:p w:rsidR="009F033D" w:rsidRPr="007410AD" w:rsidRDefault="009F033D" w:rsidP="00FA01C0">
            <w:pPr>
              <w:pStyle w:val="TableParagraph"/>
              <w:rPr>
                <w:i/>
                <w:sz w:val="16"/>
                <w:szCs w:val="16"/>
              </w:rPr>
            </w:pPr>
            <w:r w:rsidRPr="007410AD">
              <w:rPr>
                <w:i/>
                <w:sz w:val="16"/>
                <w:szCs w:val="16"/>
              </w:rPr>
              <w:t>10.2.2A-FDRPOC-PU-2022-219</w:t>
            </w:r>
          </w:p>
        </w:tc>
        <w:tc>
          <w:tcPr>
            <w:tcW w:w="2529" w:type="dxa"/>
          </w:tcPr>
          <w:p w:rsidR="009F033D" w:rsidRPr="007410AD" w:rsidRDefault="009F033D" w:rsidP="00FA01C0">
            <w:pPr>
              <w:pStyle w:val="TableParagraph"/>
              <w:ind w:left="71"/>
              <w:rPr>
                <w:i/>
                <w:sz w:val="16"/>
                <w:szCs w:val="16"/>
              </w:rPr>
            </w:pPr>
            <w:proofErr w:type="spellStart"/>
            <w:r w:rsidRPr="007410AD">
              <w:rPr>
                <w:i/>
                <w:sz w:val="16"/>
                <w:szCs w:val="16"/>
              </w:rPr>
              <w:t>digitalMENTE</w:t>
            </w:r>
            <w:proofErr w:type="spellEnd"/>
          </w:p>
        </w:tc>
        <w:tc>
          <w:tcPr>
            <w:tcW w:w="2529" w:type="dxa"/>
          </w:tcPr>
          <w:p w:rsidR="009F033D" w:rsidRPr="007410AD" w:rsidRDefault="009F033D" w:rsidP="00FA01C0">
            <w:pPr>
              <w:pStyle w:val="TableParagraph"/>
              <w:ind w:left="67"/>
              <w:rPr>
                <w:i/>
                <w:sz w:val="16"/>
                <w:szCs w:val="16"/>
              </w:rPr>
            </w:pPr>
          </w:p>
        </w:tc>
      </w:tr>
    </w:tbl>
    <w:tbl>
      <w:tblPr>
        <w:tblStyle w:val="TableNormal1"/>
        <w:tblW w:w="10120" w:type="dxa"/>
        <w:tblInd w:w="231" w:type="dxa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ayout w:type="fixed"/>
        <w:tblLook w:val="01E0" w:firstRow="1" w:lastRow="1" w:firstColumn="1" w:lastColumn="1" w:noHBand="0" w:noVBand="0"/>
      </w:tblPr>
      <w:tblGrid>
        <w:gridCol w:w="2533"/>
        <w:gridCol w:w="2529"/>
        <w:gridCol w:w="2529"/>
        <w:gridCol w:w="2529"/>
      </w:tblGrid>
      <w:tr w:rsidR="009F033D" w:rsidRPr="007410AD" w:rsidTr="00FA01C0">
        <w:trPr>
          <w:trHeight w:val="741"/>
        </w:trPr>
        <w:tc>
          <w:tcPr>
            <w:tcW w:w="2533" w:type="dxa"/>
          </w:tcPr>
          <w:p w:rsidR="009F033D" w:rsidRPr="007410AD" w:rsidRDefault="009F033D" w:rsidP="00FA01C0">
            <w:pPr>
              <w:pStyle w:val="TableParagraph"/>
              <w:ind w:left="72"/>
              <w:rPr>
                <w:i/>
                <w:sz w:val="16"/>
                <w:szCs w:val="16"/>
              </w:rPr>
            </w:pPr>
            <w:r w:rsidRPr="007410AD">
              <w:rPr>
                <w:i/>
                <w:sz w:val="16"/>
                <w:szCs w:val="16"/>
              </w:rPr>
              <w:t>10.2.2A</w:t>
            </w:r>
          </w:p>
        </w:tc>
        <w:tc>
          <w:tcPr>
            <w:tcW w:w="2529" w:type="dxa"/>
          </w:tcPr>
          <w:p w:rsidR="009F033D" w:rsidRPr="007410AD" w:rsidRDefault="009F033D" w:rsidP="00FA01C0">
            <w:pPr>
              <w:pStyle w:val="TableParagraph"/>
              <w:rPr>
                <w:i/>
                <w:sz w:val="16"/>
                <w:szCs w:val="16"/>
              </w:rPr>
            </w:pPr>
            <w:r w:rsidRPr="007410AD">
              <w:rPr>
                <w:i/>
                <w:sz w:val="16"/>
                <w:szCs w:val="16"/>
              </w:rPr>
              <w:t>10.2.2A-FDRPOC-PU-</w:t>
            </w:r>
          </w:p>
          <w:p w:rsidR="009F033D" w:rsidRPr="007410AD" w:rsidRDefault="009F033D" w:rsidP="00FA01C0">
            <w:pPr>
              <w:pStyle w:val="TableParagraph"/>
              <w:spacing w:before="19"/>
              <w:rPr>
                <w:i/>
                <w:sz w:val="16"/>
                <w:szCs w:val="16"/>
              </w:rPr>
            </w:pPr>
            <w:r w:rsidRPr="007410AD">
              <w:rPr>
                <w:i/>
                <w:sz w:val="16"/>
                <w:szCs w:val="16"/>
              </w:rPr>
              <w:t>2022-219</w:t>
            </w:r>
          </w:p>
        </w:tc>
        <w:tc>
          <w:tcPr>
            <w:tcW w:w="2529" w:type="dxa"/>
          </w:tcPr>
          <w:p w:rsidR="009F033D" w:rsidRPr="007410AD" w:rsidRDefault="009F033D" w:rsidP="00FA01C0">
            <w:pPr>
              <w:pStyle w:val="TableParagraph"/>
              <w:spacing w:line="256" w:lineRule="auto"/>
              <w:ind w:left="71" w:right="282"/>
              <w:rPr>
                <w:i/>
                <w:sz w:val="16"/>
                <w:szCs w:val="16"/>
              </w:rPr>
            </w:pPr>
            <w:r w:rsidRPr="007410AD">
              <w:rPr>
                <w:i/>
                <w:sz w:val="16"/>
                <w:szCs w:val="16"/>
              </w:rPr>
              <w:t>LABORATORIO GIOCO-</w:t>
            </w:r>
            <w:r w:rsidRPr="007410AD">
              <w:rPr>
                <w:i/>
                <w:spacing w:val="-43"/>
                <w:sz w:val="16"/>
                <w:szCs w:val="16"/>
              </w:rPr>
              <w:t xml:space="preserve"> </w:t>
            </w:r>
            <w:r w:rsidRPr="007410AD">
              <w:rPr>
                <w:i/>
                <w:sz w:val="16"/>
                <w:szCs w:val="16"/>
              </w:rPr>
              <w:t>SPORT</w:t>
            </w:r>
            <w:r w:rsidRPr="007410AD">
              <w:rPr>
                <w:i/>
                <w:spacing w:val="-3"/>
                <w:sz w:val="16"/>
                <w:szCs w:val="16"/>
              </w:rPr>
              <w:t xml:space="preserve"> </w:t>
            </w:r>
            <w:r w:rsidRPr="007410AD">
              <w:rPr>
                <w:i/>
                <w:sz w:val="16"/>
                <w:szCs w:val="16"/>
              </w:rPr>
              <w:t>1</w:t>
            </w:r>
          </w:p>
        </w:tc>
        <w:tc>
          <w:tcPr>
            <w:tcW w:w="2529" w:type="dxa"/>
          </w:tcPr>
          <w:p w:rsidR="009F033D" w:rsidRPr="007410AD" w:rsidRDefault="009F033D" w:rsidP="00FA01C0">
            <w:pPr>
              <w:pStyle w:val="TableParagraph"/>
              <w:ind w:left="67"/>
              <w:rPr>
                <w:i/>
                <w:sz w:val="16"/>
                <w:szCs w:val="16"/>
              </w:rPr>
            </w:pPr>
          </w:p>
        </w:tc>
      </w:tr>
      <w:tr w:rsidR="009F033D" w:rsidRPr="007410AD" w:rsidTr="00FA01C0">
        <w:trPr>
          <w:trHeight w:val="1029"/>
        </w:trPr>
        <w:tc>
          <w:tcPr>
            <w:tcW w:w="2533" w:type="dxa"/>
          </w:tcPr>
          <w:p w:rsidR="009F033D" w:rsidRPr="007410AD" w:rsidRDefault="009F033D" w:rsidP="00FA01C0">
            <w:pPr>
              <w:pStyle w:val="TableParagraph"/>
              <w:ind w:left="72"/>
              <w:rPr>
                <w:i/>
                <w:sz w:val="16"/>
                <w:szCs w:val="16"/>
              </w:rPr>
            </w:pPr>
            <w:r w:rsidRPr="007410AD">
              <w:rPr>
                <w:i/>
                <w:sz w:val="16"/>
                <w:szCs w:val="16"/>
              </w:rPr>
              <w:t>10.2.2A</w:t>
            </w:r>
          </w:p>
        </w:tc>
        <w:tc>
          <w:tcPr>
            <w:tcW w:w="2529" w:type="dxa"/>
          </w:tcPr>
          <w:p w:rsidR="009F033D" w:rsidRPr="007410AD" w:rsidRDefault="009F033D" w:rsidP="00FA01C0">
            <w:pPr>
              <w:pStyle w:val="TableParagraph"/>
              <w:rPr>
                <w:i/>
                <w:sz w:val="16"/>
                <w:szCs w:val="16"/>
              </w:rPr>
            </w:pPr>
            <w:r w:rsidRPr="007410AD">
              <w:rPr>
                <w:i/>
                <w:sz w:val="16"/>
                <w:szCs w:val="16"/>
              </w:rPr>
              <w:t>10.2.2A-FDRPOC-PU-</w:t>
            </w:r>
          </w:p>
          <w:p w:rsidR="009F033D" w:rsidRPr="007410AD" w:rsidRDefault="009F033D" w:rsidP="00FA01C0">
            <w:pPr>
              <w:pStyle w:val="TableParagraph"/>
              <w:spacing w:before="24"/>
              <w:rPr>
                <w:i/>
                <w:sz w:val="16"/>
                <w:szCs w:val="16"/>
              </w:rPr>
            </w:pPr>
            <w:r w:rsidRPr="007410AD">
              <w:rPr>
                <w:i/>
                <w:sz w:val="16"/>
                <w:szCs w:val="16"/>
              </w:rPr>
              <w:t>2022-219</w:t>
            </w:r>
          </w:p>
        </w:tc>
        <w:tc>
          <w:tcPr>
            <w:tcW w:w="2529" w:type="dxa"/>
          </w:tcPr>
          <w:p w:rsidR="009F033D" w:rsidRPr="007410AD" w:rsidRDefault="009F033D" w:rsidP="00FA01C0">
            <w:pPr>
              <w:pStyle w:val="TableParagraph"/>
              <w:ind w:left="71"/>
              <w:rPr>
                <w:i/>
                <w:sz w:val="16"/>
                <w:szCs w:val="16"/>
                <w:lang w:val="it-IT"/>
              </w:rPr>
            </w:pPr>
            <w:r w:rsidRPr="007410AD">
              <w:rPr>
                <w:i/>
                <w:sz w:val="16"/>
                <w:szCs w:val="16"/>
                <w:lang w:val="it-IT"/>
              </w:rPr>
              <w:t>LABORATORIO</w:t>
            </w:r>
            <w:r w:rsidRPr="007410AD">
              <w:rPr>
                <w:i/>
                <w:spacing w:val="-6"/>
                <w:sz w:val="16"/>
                <w:szCs w:val="16"/>
                <w:lang w:val="it-IT"/>
              </w:rPr>
              <w:t xml:space="preserve"> </w:t>
            </w:r>
            <w:r w:rsidRPr="007410AD">
              <w:rPr>
                <w:i/>
                <w:sz w:val="16"/>
                <w:szCs w:val="16"/>
                <w:lang w:val="it-IT"/>
              </w:rPr>
              <w:t>GIOCO-</w:t>
            </w:r>
          </w:p>
          <w:p w:rsidR="009F033D" w:rsidRPr="007410AD" w:rsidRDefault="009F033D" w:rsidP="00FA01C0">
            <w:pPr>
              <w:pStyle w:val="TableParagraph"/>
              <w:spacing w:before="24" w:line="256" w:lineRule="auto"/>
              <w:ind w:left="71" w:right="736"/>
              <w:rPr>
                <w:i/>
                <w:sz w:val="16"/>
                <w:szCs w:val="16"/>
                <w:lang w:val="it-IT"/>
              </w:rPr>
            </w:pPr>
            <w:r w:rsidRPr="007410AD">
              <w:rPr>
                <w:i/>
                <w:sz w:val="16"/>
                <w:szCs w:val="16"/>
                <w:lang w:val="it-IT"/>
              </w:rPr>
              <w:t>SPORT</w:t>
            </w:r>
            <w:r w:rsidRPr="007410AD">
              <w:rPr>
                <w:i/>
                <w:spacing w:val="-5"/>
                <w:sz w:val="16"/>
                <w:szCs w:val="16"/>
                <w:lang w:val="it-IT"/>
              </w:rPr>
              <w:t xml:space="preserve"> </w:t>
            </w:r>
            <w:r w:rsidRPr="007410AD">
              <w:rPr>
                <w:i/>
                <w:sz w:val="16"/>
                <w:szCs w:val="16"/>
                <w:lang w:val="it-IT"/>
              </w:rPr>
              <w:t>3:</w:t>
            </w:r>
            <w:r w:rsidRPr="007410AD">
              <w:rPr>
                <w:i/>
                <w:spacing w:val="-1"/>
                <w:sz w:val="16"/>
                <w:szCs w:val="16"/>
                <w:lang w:val="it-IT"/>
              </w:rPr>
              <w:t xml:space="preserve"> </w:t>
            </w:r>
            <w:r w:rsidRPr="007410AD">
              <w:rPr>
                <w:i/>
                <w:sz w:val="16"/>
                <w:szCs w:val="16"/>
                <w:lang w:val="it-IT"/>
              </w:rPr>
              <w:t>il</w:t>
            </w:r>
            <w:r w:rsidRPr="007410AD">
              <w:rPr>
                <w:i/>
                <w:spacing w:val="-3"/>
                <w:sz w:val="16"/>
                <w:szCs w:val="16"/>
                <w:lang w:val="it-IT"/>
              </w:rPr>
              <w:t xml:space="preserve"> </w:t>
            </w:r>
            <w:r w:rsidRPr="007410AD">
              <w:rPr>
                <w:i/>
                <w:sz w:val="16"/>
                <w:szCs w:val="16"/>
                <w:lang w:val="it-IT"/>
              </w:rPr>
              <w:t>gioco</w:t>
            </w:r>
            <w:r w:rsidRPr="007410AD">
              <w:rPr>
                <w:i/>
                <w:spacing w:val="-3"/>
                <w:sz w:val="16"/>
                <w:szCs w:val="16"/>
                <w:lang w:val="it-IT"/>
              </w:rPr>
              <w:t xml:space="preserve"> </w:t>
            </w:r>
            <w:r w:rsidRPr="007410AD">
              <w:rPr>
                <w:i/>
                <w:sz w:val="16"/>
                <w:szCs w:val="16"/>
                <w:lang w:val="it-IT"/>
              </w:rPr>
              <w:t>di</w:t>
            </w:r>
            <w:r w:rsidRPr="007410AD">
              <w:rPr>
                <w:i/>
                <w:spacing w:val="-41"/>
                <w:sz w:val="16"/>
                <w:szCs w:val="16"/>
                <w:lang w:val="it-IT"/>
              </w:rPr>
              <w:t xml:space="preserve"> </w:t>
            </w:r>
            <w:r w:rsidRPr="007410AD">
              <w:rPr>
                <w:i/>
                <w:sz w:val="16"/>
                <w:szCs w:val="16"/>
                <w:lang w:val="it-IT"/>
              </w:rPr>
              <w:t>squadra</w:t>
            </w:r>
          </w:p>
        </w:tc>
        <w:tc>
          <w:tcPr>
            <w:tcW w:w="2529" w:type="dxa"/>
          </w:tcPr>
          <w:p w:rsidR="009F033D" w:rsidRPr="007410AD" w:rsidRDefault="009F033D" w:rsidP="00FA01C0">
            <w:pPr>
              <w:pStyle w:val="TableParagraph"/>
              <w:ind w:left="67"/>
              <w:rPr>
                <w:i/>
                <w:sz w:val="16"/>
                <w:szCs w:val="16"/>
              </w:rPr>
            </w:pPr>
          </w:p>
        </w:tc>
      </w:tr>
    </w:tbl>
    <w:p w:rsidR="009F033D" w:rsidRPr="00592C40" w:rsidRDefault="009F033D" w:rsidP="004902CD">
      <w:pPr>
        <w:autoSpaceDE w:val="0"/>
        <w:autoSpaceDN w:val="0"/>
        <w:adjustRightInd w:val="0"/>
        <w:rPr>
          <w:color w:val="000000"/>
          <w:szCs w:val="22"/>
        </w:rPr>
      </w:pPr>
    </w:p>
    <w:p w:rsidR="004902CD" w:rsidRPr="00592C40" w:rsidRDefault="004902CD" w:rsidP="004902CD">
      <w:pPr>
        <w:jc w:val="both"/>
        <w:rPr>
          <w:sz w:val="22"/>
          <w:szCs w:val="18"/>
        </w:rPr>
      </w:pPr>
      <w:r w:rsidRPr="00592C40">
        <w:rPr>
          <w:sz w:val="20"/>
          <w:szCs w:val="18"/>
        </w:rPr>
        <w:lastRenderedPageBreak/>
        <w:t xml:space="preserve">A tal fine, valendosi delle disposizioni di cui all'art. 46 del DPR 28/12/2000 n. 445, consapevole delle </w:t>
      </w:r>
      <w:r w:rsidRPr="00592C40">
        <w:rPr>
          <w:sz w:val="22"/>
          <w:szCs w:val="18"/>
        </w:rPr>
        <w:t>sanzioni stabilite per le false attestazioni e mendaci dichiarazioni, previste dal Codice Penale e dalle Leggi speciali in materia e preso atto delle tematiche proposte nei percorsi formativi</w:t>
      </w:r>
    </w:p>
    <w:p w:rsidR="004902CD" w:rsidRPr="00592C40" w:rsidRDefault="004902CD" w:rsidP="004902CD">
      <w:pPr>
        <w:ind w:left="142" w:firstLine="142"/>
        <w:jc w:val="center"/>
        <w:rPr>
          <w:b/>
          <w:bCs/>
          <w:sz w:val="22"/>
          <w:szCs w:val="18"/>
        </w:rPr>
      </w:pPr>
      <w:r w:rsidRPr="00592C40">
        <w:rPr>
          <w:b/>
          <w:bCs/>
          <w:sz w:val="22"/>
          <w:szCs w:val="18"/>
        </w:rPr>
        <w:t>DICHIARA</w:t>
      </w:r>
    </w:p>
    <w:p w:rsidR="004902CD" w:rsidRPr="00592C40" w:rsidRDefault="004902CD" w:rsidP="004902CD">
      <w:pPr>
        <w:ind w:left="142" w:firstLine="142"/>
        <w:jc w:val="both"/>
        <w:rPr>
          <w:sz w:val="22"/>
          <w:szCs w:val="18"/>
        </w:rPr>
      </w:pPr>
      <w:r w:rsidRPr="00592C40">
        <w:rPr>
          <w:sz w:val="22"/>
          <w:szCs w:val="18"/>
        </w:rPr>
        <w:t>Sotto la personale responsabilità di:</w:t>
      </w:r>
    </w:p>
    <w:p w:rsidR="004902CD" w:rsidRPr="00592C40" w:rsidRDefault="004902CD" w:rsidP="004902CD">
      <w:pPr>
        <w:numPr>
          <w:ilvl w:val="1"/>
          <w:numId w:val="34"/>
        </w:numPr>
        <w:ind w:left="426"/>
        <w:jc w:val="both"/>
        <w:rPr>
          <w:sz w:val="22"/>
          <w:szCs w:val="18"/>
        </w:rPr>
      </w:pPr>
      <w:proofErr w:type="gramStart"/>
      <w:r w:rsidRPr="00592C40">
        <w:rPr>
          <w:sz w:val="22"/>
          <w:szCs w:val="18"/>
        </w:rPr>
        <w:t>essere</w:t>
      </w:r>
      <w:proofErr w:type="gramEnd"/>
      <w:r w:rsidRPr="00592C40">
        <w:rPr>
          <w:sz w:val="22"/>
          <w:szCs w:val="18"/>
        </w:rPr>
        <w:t xml:space="preserve"> in possesso della cittadinanza italiana o di uno degli Stati membri dell’Unione europea;</w:t>
      </w:r>
    </w:p>
    <w:p w:rsidR="004902CD" w:rsidRPr="00592C40" w:rsidRDefault="004902CD" w:rsidP="004902CD">
      <w:pPr>
        <w:numPr>
          <w:ilvl w:val="1"/>
          <w:numId w:val="34"/>
        </w:numPr>
        <w:ind w:left="426"/>
        <w:jc w:val="both"/>
        <w:rPr>
          <w:sz w:val="22"/>
          <w:szCs w:val="18"/>
        </w:rPr>
      </w:pPr>
      <w:proofErr w:type="gramStart"/>
      <w:r w:rsidRPr="00592C40">
        <w:rPr>
          <w:sz w:val="22"/>
          <w:szCs w:val="18"/>
        </w:rPr>
        <w:t>godere</w:t>
      </w:r>
      <w:proofErr w:type="gramEnd"/>
      <w:r w:rsidRPr="00592C40">
        <w:rPr>
          <w:sz w:val="22"/>
          <w:szCs w:val="18"/>
        </w:rPr>
        <w:t xml:space="preserve"> dei diritti civili e politici;</w:t>
      </w:r>
    </w:p>
    <w:p w:rsidR="004902CD" w:rsidRPr="00592C40" w:rsidRDefault="004902CD" w:rsidP="004902CD">
      <w:pPr>
        <w:numPr>
          <w:ilvl w:val="1"/>
          <w:numId w:val="34"/>
        </w:numPr>
        <w:ind w:left="426"/>
        <w:jc w:val="both"/>
        <w:rPr>
          <w:sz w:val="22"/>
          <w:szCs w:val="18"/>
        </w:rPr>
      </w:pPr>
      <w:proofErr w:type="gramStart"/>
      <w:r w:rsidRPr="00592C40">
        <w:rPr>
          <w:sz w:val="22"/>
          <w:szCs w:val="18"/>
        </w:rPr>
        <w:t>non</w:t>
      </w:r>
      <w:proofErr w:type="gramEnd"/>
      <w:r w:rsidRPr="00592C40">
        <w:rPr>
          <w:sz w:val="22"/>
          <w:szCs w:val="18"/>
        </w:rPr>
        <w:t xml:space="preserve"> aver riportato condanne penali e non essere destinatario di provvedimenti che riguardano l’applicazione di misure di prevenzione, di decisioni civili e di provvedimenti amministrativi iscritti nel casellario giudiziale;</w:t>
      </w:r>
    </w:p>
    <w:p w:rsidR="004902CD" w:rsidRPr="00592C40" w:rsidRDefault="004902CD" w:rsidP="004902CD">
      <w:pPr>
        <w:numPr>
          <w:ilvl w:val="1"/>
          <w:numId w:val="34"/>
        </w:numPr>
        <w:ind w:left="426"/>
        <w:jc w:val="both"/>
        <w:rPr>
          <w:sz w:val="22"/>
          <w:szCs w:val="18"/>
        </w:rPr>
      </w:pPr>
      <w:proofErr w:type="gramStart"/>
      <w:r w:rsidRPr="00592C40">
        <w:rPr>
          <w:sz w:val="22"/>
          <w:szCs w:val="18"/>
        </w:rPr>
        <w:t>essere</w:t>
      </w:r>
      <w:proofErr w:type="gramEnd"/>
      <w:r w:rsidRPr="00592C40">
        <w:rPr>
          <w:sz w:val="22"/>
          <w:szCs w:val="18"/>
        </w:rPr>
        <w:t xml:space="preserve"> a conoscenza di non essere sottoposto a procedimenti penali;</w:t>
      </w:r>
    </w:p>
    <w:p w:rsidR="004902CD" w:rsidRPr="00592C40" w:rsidRDefault="004902CD" w:rsidP="004902CD">
      <w:pPr>
        <w:numPr>
          <w:ilvl w:val="1"/>
          <w:numId w:val="34"/>
        </w:numPr>
        <w:ind w:left="426"/>
        <w:jc w:val="both"/>
        <w:rPr>
          <w:sz w:val="22"/>
          <w:szCs w:val="18"/>
        </w:rPr>
      </w:pPr>
      <w:proofErr w:type="gramStart"/>
      <w:r w:rsidRPr="00592C40">
        <w:rPr>
          <w:sz w:val="22"/>
          <w:szCs w:val="18"/>
        </w:rPr>
        <w:t>essere</w:t>
      </w:r>
      <w:proofErr w:type="gramEnd"/>
      <w:r w:rsidRPr="00592C40">
        <w:rPr>
          <w:sz w:val="22"/>
          <w:szCs w:val="18"/>
        </w:rPr>
        <w:t xml:space="preserve"> in possesso dei requisiti essenziali previsti del presente avviso;</w:t>
      </w:r>
    </w:p>
    <w:p w:rsidR="004902CD" w:rsidRPr="00592C40" w:rsidRDefault="004902CD" w:rsidP="004902CD">
      <w:pPr>
        <w:numPr>
          <w:ilvl w:val="1"/>
          <w:numId w:val="34"/>
        </w:numPr>
        <w:ind w:left="426"/>
        <w:jc w:val="both"/>
        <w:rPr>
          <w:sz w:val="22"/>
          <w:szCs w:val="18"/>
        </w:rPr>
      </w:pPr>
      <w:proofErr w:type="gramStart"/>
      <w:r w:rsidRPr="00592C40">
        <w:rPr>
          <w:sz w:val="22"/>
          <w:szCs w:val="18"/>
        </w:rPr>
        <w:t>aver</w:t>
      </w:r>
      <w:proofErr w:type="gramEnd"/>
      <w:r w:rsidRPr="00592C40">
        <w:rPr>
          <w:sz w:val="22"/>
          <w:szCs w:val="18"/>
        </w:rPr>
        <w:t xml:space="preserve"> preso visione dell’Avviso e di approvarne senza riserva ogni contenuto;</w:t>
      </w:r>
    </w:p>
    <w:p w:rsidR="004902CD" w:rsidRPr="00592C40" w:rsidRDefault="004902CD" w:rsidP="004902CD">
      <w:pPr>
        <w:numPr>
          <w:ilvl w:val="1"/>
          <w:numId w:val="34"/>
        </w:numPr>
        <w:ind w:left="426"/>
        <w:jc w:val="both"/>
        <w:rPr>
          <w:sz w:val="22"/>
          <w:szCs w:val="18"/>
        </w:rPr>
      </w:pPr>
      <w:proofErr w:type="gramStart"/>
      <w:r w:rsidRPr="00592C40">
        <w:rPr>
          <w:sz w:val="22"/>
          <w:szCs w:val="18"/>
        </w:rPr>
        <w:t>di</w:t>
      </w:r>
      <w:proofErr w:type="gramEnd"/>
      <w:r w:rsidRPr="00592C40">
        <w:rPr>
          <w:sz w:val="22"/>
          <w:szCs w:val="18"/>
        </w:rPr>
        <w:t xml:space="preserve"> essere consapevole che può anche non ricevere alcun incarico;</w:t>
      </w:r>
    </w:p>
    <w:p w:rsidR="004902CD" w:rsidRPr="00592C40" w:rsidRDefault="004902CD" w:rsidP="004902CD">
      <w:pPr>
        <w:numPr>
          <w:ilvl w:val="1"/>
          <w:numId w:val="34"/>
        </w:numPr>
        <w:ind w:left="426"/>
        <w:jc w:val="both"/>
        <w:rPr>
          <w:sz w:val="22"/>
          <w:szCs w:val="18"/>
        </w:rPr>
      </w:pPr>
      <w:proofErr w:type="gramStart"/>
      <w:r w:rsidRPr="00592C40">
        <w:rPr>
          <w:sz w:val="22"/>
          <w:szCs w:val="18"/>
        </w:rPr>
        <w:t>di</w:t>
      </w:r>
      <w:proofErr w:type="gramEnd"/>
      <w:r w:rsidRPr="00592C40">
        <w:rPr>
          <w:sz w:val="22"/>
          <w:szCs w:val="18"/>
        </w:rPr>
        <w:t xml:space="preserve"> possedere titoli e competenze specifiche più adeguate per la figura professionale scelta.</w:t>
      </w:r>
    </w:p>
    <w:p w:rsidR="004902CD" w:rsidRPr="00592C40" w:rsidRDefault="004902CD" w:rsidP="004902CD">
      <w:pPr>
        <w:jc w:val="both"/>
        <w:rPr>
          <w:b/>
          <w:bCs/>
          <w:szCs w:val="18"/>
        </w:rPr>
      </w:pPr>
      <w:r w:rsidRPr="00592C40">
        <w:rPr>
          <w:b/>
          <w:bCs/>
          <w:szCs w:val="18"/>
        </w:rPr>
        <w:t>Dichiarazione di insussistenza di incompatibilità</w:t>
      </w:r>
    </w:p>
    <w:p w:rsidR="004902CD" w:rsidRPr="00592C40" w:rsidRDefault="004902CD" w:rsidP="004902CD">
      <w:pPr>
        <w:numPr>
          <w:ilvl w:val="1"/>
          <w:numId w:val="35"/>
        </w:numPr>
        <w:ind w:left="426"/>
        <w:jc w:val="both"/>
        <w:rPr>
          <w:sz w:val="22"/>
          <w:szCs w:val="18"/>
        </w:rPr>
      </w:pPr>
      <w:proofErr w:type="gramStart"/>
      <w:r w:rsidRPr="00592C40">
        <w:rPr>
          <w:sz w:val="22"/>
          <w:szCs w:val="18"/>
        </w:rPr>
        <w:t>di</w:t>
      </w:r>
      <w:proofErr w:type="gramEnd"/>
      <w:r w:rsidRPr="00592C40">
        <w:rPr>
          <w:sz w:val="22"/>
          <w:szCs w:val="18"/>
        </w:rPr>
        <w:t xml:space="preserve"> non trovarsi in nessuna della condizioni di incompatibilità previste dalle Disposizioni e Istruzioni per l’attuazione delle iniziative cofinanziate dai Fondi Strutturali europei 2014/2020, in particolare di:</w:t>
      </w:r>
    </w:p>
    <w:p w:rsidR="004902CD" w:rsidRDefault="004902CD" w:rsidP="004902CD">
      <w:pPr>
        <w:numPr>
          <w:ilvl w:val="1"/>
          <w:numId w:val="35"/>
        </w:numPr>
        <w:ind w:left="426"/>
        <w:jc w:val="both"/>
        <w:rPr>
          <w:sz w:val="22"/>
          <w:szCs w:val="18"/>
        </w:rPr>
      </w:pPr>
      <w:proofErr w:type="gramStart"/>
      <w:r w:rsidRPr="00592C40">
        <w:rPr>
          <w:sz w:val="22"/>
          <w:szCs w:val="18"/>
        </w:rPr>
        <w:t>di</w:t>
      </w:r>
      <w:proofErr w:type="gramEnd"/>
      <w:r w:rsidRPr="00592C40">
        <w:rPr>
          <w:sz w:val="22"/>
          <w:szCs w:val="18"/>
        </w:rPr>
        <w:t xml:space="preserve"> non essere parente o affine entro il quarto grado del legale rappresentante dell'Istituto e di altro personale che ha preso parte alla predisposizione del bando di reclutamento, alla comparazione dei curricula degli istanti e alla stesura delle graduatorie dei candidati.</w:t>
      </w:r>
    </w:p>
    <w:p w:rsidR="004902CD" w:rsidRPr="00592C40" w:rsidRDefault="004902CD" w:rsidP="004902CD">
      <w:pPr>
        <w:numPr>
          <w:ilvl w:val="1"/>
          <w:numId w:val="35"/>
        </w:numPr>
        <w:ind w:left="426"/>
        <w:jc w:val="both"/>
        <w:rPr>
          <w:sz w:val="22"/>
          <w:szCs w:val="18"/>
        </w:rPr>
      </w:pPr>
    </w:p>
    <w:p w:rsidR="004902CD" w:rsidRDefault="004902CD" w:rsidP="004902CD">
      <w:pPr>
        <w:ind w:left="142"/>
        <w:jc w:val="both"/>
        <w:rPr>
          <w:b/>
          <w:bCs/>
          <w:sz w:val="22"/>
          <w:szCs w:val="18"/>
        </w:rPr>
      </w:pPr>
      <w:r w:rsidRPr="00592C40">
        <w:rPr>
          <w:b/>
          <w:bCs/>
          <w:sz w:val="22"/>
          <w:szCs w:val="18"/>
        </w:rPr>
        <w:t xml:space="preserve">Il sottoscritto dichiara la propria disponibilità a svolgere l’incarico secondo il calendario che sarà predisposto dal Dirigente Scolastico, assicurando altresì, se </w:t>
      </w:r>
      <w:proofErr w:type="spellStart"/>
      <w:r w:rsidRPr="00592C40">
        <w:rPr>
          <w:b/>
          <w:bCs/>
          <w:sz w:val="22"/>
          <w:szCs w:val="18"/>
        </w:rPr>
        <w:t>necessaria</w:t>
      </w:r>
      <w:proofErr w:type="spellEnd"/>
      <w:r w:rsidRPr="00592C40">
        <w:rPr>
          <w:b/>
          <w:bCs/>
          <w:sz w:val="22"/>
          <w:szCs w:val="18"/>
        </w:rPr>
        <w:t>, la propria presenza negli incontri necessari.</w:t>
      </w:r>
    </w:p>
    <w:p w:rsidR="004902CD" w:rsidRPr="00592C40" w:rsidRDefault="004902CD" w:rsidP="004902CD">
      <w:pPr>
        <w:ind w:left="142"/>
        <w:jc w:val="both"/>
        <w:rPr>
          <w:b/>
          <w:bCs/>
          <w:sz w:val="22"/>
          <w:szCs w:val="18"/>
        </w:rPr>
      </w:pPr>
    </w:p>
    <w:p w:rsidR="004902CD" w:rsidRPr="00592C40" w:rsidRDefault="004902CD" w:rsidP="004902CD">
      <w:pPr>
        <w:ind w:left="142" w:firstLine="142"/>
        <w:jc w:val="both"/>
        <w:rPr>
          <w:sz w:val="22"/>
          <w:szCs w:val="18"/>
        </w:rPr>
      </w:pPr>
      <w:r w:rsidRPr="00592C40">
        <w:rPr>
          <w:sz w:val="22"/>
          <w:szCs w:val="18"/>
        </w:rPr>
        <w:t>Come previsto dall’Avviso, allega:</w:t>
      </w:r>
    </w:p>
    <w:p w:rsidR="004902CD" w:rsidRPr="00592C40" w:rsidRDefault="004902CD" w:rsidP="004902CD">
      <w:pPr>
        <w:ind w:left="142"/>
        <w:jc w:val="both"/>
        <w:rPr>
          <w:b/>
          <w:bCs/>
          <w:sz w:val="22"/>
          <w:szCs w:val="18"/>
        </w:rPr>
      </w:pPr>
      <w:r w:rsidRPr="00592C40">
        <w:rPr>
          <w:sz w:val="22"/>
          <w:szCs w:val="18"/>
        </w:rPr>
        <w:t xml:space="preserve">- </w:t>
      </w:r>
      <w:r w:rsidRPr="00592C40">
        <w:rPr>
          <w:b/>
          <w:bCs/>
          <w:sz w:val="22"/>
          <w:szCs w:val="18"/>
        </w:rPr>
        <w:t>Copia di un documento di identità valido e firmato;</w:t>
      </w:r>
    </w:p>
    <w:p w:rsidR="004902CD" w:rsidRPr="00592C40" w:rsidRDefault="004902CD" w:rsidP="004902CD">
      <w:pPr>
        <w:ind w:left="142"/>
        <w:jc w:val="both"/>
        <w:rPr>
          <w:b/>
          <w:bCs/>
          <w:sz w:val="22"/>
          <w:szCs w:val="18"/>
        </w:rPr>
      </w:pPr>
      <w:r w:rsidRPr="00592C40">
        <w:rPr>
          <w:sz w:val="22"/>
          <w:szCs w:val="18"/>
        </w:rPr>
        <w:t xml:space="preserve">- </w:t>
      </w:r>
      <w:r w:rsidRPr="00592C40">
        <w:rPr>
          <w:b/>
          <w:bCs/>
          <w:sz w:val="22"/>
          <w:szCs w:val="18"/>
        </w:rPr>
        <w:t xml:space="preserve">Curriculum Vitae in formato europeo con EVIDENZIATI i riferimenti dei titoli valutati di cui all’allegato B – Tabella di autovalutazione (ALLEGATO </w:t>
      </w:r>
      <w:proofErr w:type="gramStart"/>
      <w:r w:rsidRPr="00592C40">
        <w:rPr>
          <w:b/>
          <w:bCs/>
          <w:sz w:val="22"/>
          <w:szCs w:val="18"/>
        </w:rPr>
        <w:t>B)-</w:t>
      </w:r>
      <w:proofErr w:type="gramEnd"/>
      <w:r w:rsidRPr="00592C40">
        <w:rPr>
          <w:b/>
          <w:bCs/>
          <w:sz w:val="22"/>
          <w:szCs w:val="18"/>
        </w:rPr>
        <w:t xml:space="preserve"> Proposta progettuale (ALLEGATO C)</w:t>
      </w:r>
    </w:p>
    <w:p w:rsidR="004902CD" w:rsidRPr="00592C40" w:rsidRDefault="004902CD" w:rsidP="004902CD">
      <w:pPr>
        <w:ind w:left="142" w:firstLine="142"/>
        <w:jc w:val="both"/>
        <w:rPr>
          <w:sz w:val="22"/>
          <w:szCs w:val="18"/>
        </w:rPr>
      </w:pPr>
      <w:r w:rsidRPr="00592C40">
        <w:rPr>
          <w:sz w:val="22"/>
          <w:szCs w:val="18"/>
        </w:rPr>
        <w:t>Dichiara, inoltre:</w:t>
      </w:r>
    </w:p>
    <w:p w:rsidR="004902CD" w:rsidRPr="00592C40" w:rsidRDefault="004902CD" w:rsidP="004902CD">
      <w:pPr>
        <w:ind w:left="142" w:firstLine="142"/>
        <w:jc w:val="both"/>
        <w:rPr>
          <w:sz w:val="22"/>
          <w:szCs w:val="18"/>
        </w:rPr>
      </w:pPr>
      <w:r w:rsidRPr="00592C40">
        <w:rPr>
          <w:sz w:val="22"/>
          <w:szCs w:val="18"/>
        </w:rPr>
        <w:t>- di conoscere e saper usare la piattaforma on line PON</w:t>
      </w:r>
    </w:p>
    <w:p w:rsidR="004902CD" w:rsidRPr="00592C40" w:rsidRDefault="004902CD" w:rsidP="004902CD">
      <w:pPr>
        <w:ind w:left="142" w:firstLine="142"/>
        <w:jc w:val="both"/>
        <w:rPr>
          <w:sz w:val="22"/>
          <w:szCs w:val="18"/>
        </w:rPr>
      </w:pPr>
      <w:r w:rsidRPr="00592C40">
        <w:rPr>
          <w:sz w:val="22"/>
          <w:szCs w:val="18"/>
        </w:rPr>
        <w:t>- di conoscere e di accettare le seguenti condizioni:</w:t>
      </w:r>
    </w:p>
    <w:p w:rsidR="004902CD" w:rsidRPr="00592C40" w:rsidRDefault="004902CD" w:rsidP="004902CD">
      <w:pPr>
        <w:ind w:left="142" w:firstLine="142"/>
        <w:jc w:val="both"/>
        <w:rPr>
          <w:sz w:val="22"/>
          <w:szCs w:val="18"/>
        </w:rPr>
      </w:pPr>
      <w:r w:rsidRPr="00592C40">
        <w:rPr>
          <w:sz w:val="22"/>
          <w:szCs w:val="18"/>
        </w:rPr>
        <w:t>- Partecipare, su esplicito invito del Dirigente, alle riunioni di organizzazione del lavoro per fornire e/o ricevere informazioni utili ad ottimizzare lo svolgimento delle attività;</w:t>
      </w:r>
    </w:p>
    <w:p w:rsidR="004902CD" w:rsidRPr="00592C40" w:rsidRDefault="004902CD" w:rsidP="004902CD">
      <w:pPr>
        <w:ind w:left="142" w:firstLine="142"/>
        <w:jc w:val="both"/>
        <w:rPr>
          <w:b/>
          <w:bCs/>
          <w:sz w:val="22"/>
          <w:szCs w:val="18"/>
        </w:rPr>
      </w:pPr>
      <w:r w:rsidRPr="00592C40">
        <w:rPr>
          <w:sz w:val="22"/>
          <w:szCs w:val="18"/>
        </w:rPr>
        <w:t xml:space="preserve">- </w:t>
      </w:r>
      <w:r w:rsidRPr="00592C40">
        <w:rPr>
          <w:b/>
          <w:bCs/>
          <w:sz w:val="22"/>
          <w:szCs w:val="18"/>
        </w:rPr>
        <w:t>Cooperare con il Referente per la valutazione ovvero il Tutor e le altre figure di coordinamento;</w:t>
      </w:r>
    </w:p>
    <w:p w:rsidR="004902CD" w:rsidRPr="00592C40" w:rsidRDefault="004902CD" w:rsidP="004902CD">
      <w:pPr>
        <w:ind w:left="142" w:firstLine="142"/>
        <w:jc w:val="both"/>
        <w:rPr>
          <w:b/>
          <w:bCs/>
          <w:sz w:val="22"/>
          <w:szCs w:val="18"/>
        </w:rPr>
      </w:pPr>
      <w:r w:rsidRPr="00592C40">
        <w:rPr>
          <w:sz w:val="22"/>
          <w:szCs w:val="18"/>
        </w:rPr>
        <w:t xml:space="preserve">- </w:t>
      </w:r>
      <w:r w:rsidRPr="00592C40">
        <w:rPr>
          <w:b/>
          <w:bCs/>
          <w:sz w:val="22"/>
          <w:szCs w:val="18"/>
        </w:rPr>
        <w:t>Operare in autonomia, dopo le direttive del Dirigente scolastico e del DSGA;</w:t>
      </w:r>
    </w:p>
    <w:p w:rsidR="004902CD" w:rsidRPr="00592C40" w:rsidRDefault="004902CD" w:rsidP="004902CD">
      <w:pPr>
        <w:ind w:left="142" w:firstLine="142"/>
        <w:jc w:val="both"/>
        <w:rPr>
          <w:sz w:val="22"/>
          <w:szCs w:val="18"/>
        </w:rPr>
      </w:pPr>
      <w:r w:rsidRPr="00592C40">
        <w:rPr>
          <w:sz w:val="22"/>
          <w:szCs w:val="18"/>
        </w:rPr>
        <w:t>- Concorrere alla definizione della programmazione didattica delle attività ed alla definizione dei test di valutazione della stessa;</w:t>
      </w:r>
    </w:p>
    <w:p w:rsidR="004902CD" w:rsidRPr="00592C40" w:rsidRDefault="004902CD" w:rsidP="004902CD">
      <w:pPr>
        <w:ind w:left="142" w:firstLine="142"/>
        <w:jc w:val="both"/>
        <w:rPr>
          <w:sz w:val="22"/>
          <w:szCs w:val="18"/>
        </w:rPr>
      </w:pPr>
      <w:r w:rsidRPr="00592C40">
        <w:rPr>
          <w:sz w:val="22"/>
          <w:szCs w:val="18"/>
        </w:rPr>
        <w:t>- Concorrere alla scelta del materiale didattico o predisporre apposite dispense di supporto all’attività didattica;</w:t>
      </w:r>
    </w:p>
    <w:p w:rsidR="004902CD" w:rsidRPr="00592C40" w:rsidRDefault="004902CD" w:rsidP="004902CD">
      <w:pPr>
        <w:ind w:left="142" w:firstLine="142"/>
        <w:jc w:val="both"/>
        <w:rPr>
          <w:sz w:val="22"/>
          <w:szCs w:val="18"/>
        </w:rPr>
      </w:pPr>
      <w:r w:rsidRPr="00592C40">
        <w:rPr>
          <w:sz w:val="22"/>
          <w:szCs w:val="18"/>
        </w:rPr>
        <w:lastRenderedPageBreak/>
        <w:t>- Concorrere, nella misura prevista dagli appositi regolamenti, alla registrazione delle informazioni riguardanti le attività svolte in aula e la valutazione delle stesse sulla piattaforma ministeriale per la gestione dei progetti;</w:t>
      </w:r>
    </w:p>
    <w:p w:rsidR="004902CD" w:rsidRPr="00592C40" w:rsidRDefault="004902CD" w:rsidP="004902CD">
      <w:pPr>
        <w:ind w:left="142" w:firstLine="142"/>
        <w:jc w:val="both"/>
        <w:rPr>
          <w:sz w:val="22"/>
          <w:szCs w:val="18"/>
        </w:rPr>
      </w:pPr>
      <w:r w:rsidRPr="00592C40">
        <w:rPr>
          <w:sz w:val="22"/>
          <w:szCs w:val="18"/>
        </w:rPr>
        <w:t>- Svolgere le attività didattiche nei Plessi dell’Istituto;</w:t>
      </w:r>
    </w:p>
    <w:p w:rsidR="004902CD" w:rsidRPr="00592C40" w:rsidRDefault="004902CD" w:rsidP="004902CD">
      <w:pPr>
        <w:ind w:left="142" w:firstLine="142"/>
        <w:jc w:val="both"/>
        <w:rPr>
          <w:sz w:val="22"/>
          <w:szCs w:val="18"/>
        </w:rPr>
      </w:pPr>
      <w:r w:rsidRPr="00592C40">
        <w:rPr>
          <w:sz w:val="22"/>
          <w:szCs w:val="18"/>
        </w:rPr>
        <w:t>- Redigere e consegnare, a fin attività, su apposito modello, la relazione sul lavoro svolto.</w:t>
      </w:r>
    </w:p>
    <w:p w:rsidR="004902CD" w:rsidRDefault="004902CD" w:rsidP="004902CD">
      <w:pPr>
        <w:ind w:left="142"/>
        <w:jc w:val="both"/>
        <w:rPr>
          <w:sz w:val="22"/>
          <w:szCs w:val="18"/>
        </w:rPr>
      </w:pPr>
      <w:r w:rsidRPr="00592C40">
        <w:rPr>
          <w:sz w:val="22"/>
          <w:szCs w:val="18"/>
        </w:rPr>
        <w:t xml:space="preserve">Il/la sottoscritto/a con la presente, ai sensi degli articoli 13 e 23 del </w:t>
      </w:r>
      <w:proofErr w:type="spellStart"/>
      <w:r w:rsidRPr="00592C40">
        <w:rPr>
          <w:sz w:val="22"/>
          <w:szCs w:val="18"/>
        </w:rPr>
        <w:t>D.Lgs.</w:t>
      </w:r>
      <w:proofErr w:type="spellEnd"/>
      <w:r w:rsidRPr="00592C40">
        <w:rPr>
          <w:sz w:val="22"/>
          <w:szCs w:val="18"/>
        </w:rPr>
        <w:t xml:space="preserve"> 196/2003 (di seguito indicato come “Codice Privacy”) e successive modificazioni ed integrazioni,</w:t>
      </w:r>
    </w:p>
    <w:p w:rsidR="004902CD" w:rsidRPr="00592C40" w:rsidRDefault="004902CD" w:rsidP="004902CD">
      <w:pPr>
        <w:ind w:left="142"/>
        <w:jc w:val="both"/>
        <w:rPr>
          <w:sz w:val="22"/>
          <w:szCs w:val="18"/>
        </w:rPr>
      </w:pPr>
    </w:p>
    <w:p w:rsidR="004902CD" w:rsidRDefault="004902CD" w:rsidP="004902CD">
      <w:pPr>
        <w:ind w:left="142" w:firstLine="142"/>
        <w:jc w:val="center"/>
        <w:rPr>
          <w:b/>
          <w:bCs/>
          <w:sz w:val="22"/>
          <w:szCs w:val="18"/>
        </w:rPr>
      </w:pPr>
      <w:r w:rsidRPr="00592C40">
        <w:rPr>
          <w:b/>
          <w:bCs/>
          <w:sz w:val="22"/>
          <w:szCs w:val="18"/>
        </w:rPr>
        <w:t>AUTORIZZA</w:t>
      </w:r>
    </w:p>
    <w:p w:rsidR="004902CD" w:rsidRPr="00592C40" w:rsidRDefault="004902CD" w:rsidP="004902CD">
      <w:pPr>
        <w:ind w:left="142" w:firstLine="142"/>
        <w:jc w:val="center"/>
        <w:rPr>
          <w:b/>
          <w:bCs/>
          <w:sz w:val="22"/>
          <w:szCs w:val="18"/>
        </w:rPr>
      </w:pPr>
    </w:p>
    <w:p w:rsidR="004902CD" w:rsidRPr="00592C40" w:rsidRDefault="004902CD" w:rsidP="004902CD">
      <w:pPr>
        <w:ind w:left="142"/>
        <w:jc w:val="both"/>
        <w:rPr>
          <w:sz w:val="22"/>
          <w:szCs w:val="18"/>
        </w:rPr>
      </w:pPr>
      <w:r w:rsidRPr="00592C40">
        <w:rPr>
          <w:sz w:val="22"/>
          <w:szCs w:val="18"/>
        </w:rPr>
        <w:t>l’Istituto Comprensivo “Teresa Sarti” al trattamento, anche con l’ausilio di mezzi informatici e telematici, dei dati personali forniti dal sottoscritto; prende inoltre atto che, ai sensi del “Codice Privacy”, titolare del trattamento dei dati è l’Istituto sopra citato e che il sottoscritto potrà esercitare, in qualunque momento, tutti i diritti di accesso ai propri dati personali previsti dall’art. 7 del “Codice Privacy” (ivi inclusi, a titolo esemplificativo e non esaustivo, il diritto di ottenere la conferma dell’esistenza degli stessi, conoscerne il contenuto e le finalità e modalità di trattamento,</w:t>
      </w:r>
      <w:r w:rsidR="009F033D">
        <w:rPr>
          <w:sz w:val="22"/>
          <w:szCs w:val="18"/>
        </w:rPr>
        <w:t xml:space="preserve"> </w:t>
      </w:r>
      <w:bookmarkStart w:id="0" w:name="_GoBack"/>
      <w:bookmarkEnd w:id="0"/>
      <w:r w:rsidRPr="00592C40">
        <w:rPr>
          <w:sz w:val="22"/>
          <w:szCs w:val="18"/>
        </w:rPr>
        <w:t>verificarne l’esattezza, richiedere eventuali integrazioni, modifiche e/o la cancellazione, nonché l’opposizione al trattamento degli stessi).</w:t>
      </w:r>
    </w:p>
    <w:p w:rsidR="004902CD" w:rsidRPr="00592C40" w:rsidRDefault="004902CD" w:rsidP="004902CD">
      <w:pPr>
        <w:jc w:val="both"/>
        <w:rPr>
          <w:szCs w:val="18"/>
        </w:rPr>
      </w:pPr>
    </w:p>
    <w:p w:rsidR="004902CD" w:rsidRPr="00592C40" w:rsidRDefault="004902CD" w:rsidP="004902CD">
      <w:pPr>
        <w:jc w:val="both"/>
        <w:rPr>
          <w:szCs w:val="18"/>
        </w:rPr>
      </w:pPr>
      <w:r w:rsidRPr="00592C40">
        <w:rPr>
          <w:szCs w:val="18"/>
        </w:rPr>
        <w:t xml:space="preserve">Campi </w:t>
      </w:r>
      <w:proofErr w:type="gramStart"/>
      <w:r w:rsidRPr="00592C40">
        <w:rPr>
          <w:szCs w:val="18"/>
        </w:rPr>
        <w:t>S.na ,</w:t>
      </w:r>
      <w:proofErr w:type="gramEnd"/>
      <w:r w:rsidRPr="00592C40">
        <w:rPr>
          <w:szCs w:val="18"/>
        </w:rPr>
        <w:t xml:space="preserve"> li ______/_______/____________</w:t>
      </w:r>
    </w:p>
    <w:p w:rsidR="004902CD" w:rsidRPr="00592C40" w:rsidRDefault="004902CD" w:rsidP="004902CD">
      <w:pPr>
        <w:tabs>
          <w:tab w:val="left" w:pos="4536"/>
        </w:tabs>
        <w:jc w:val="both"/>
        <w:rPr>
          <w:szCs w:val="18"/>
        </w:rPr>
      </w:pPr>
      <w:r w:rsidRPr="00592C40">
        <w:rPr>
          <w:szCs w:val="18"/>
        </w:rPr>
        <w:tab/>
        <w:t xml:space="preserve">         </w:t>
      </w:r>
    </w:p>
    <w:p w:rsidR="004902CD" w:rsidRPr="00592C40" w:rsidRDefault="004902CD" w:rsidP="004902CD">
      <w:pPr>
        <w:tabs>
          <w:tab w:val="left" w:pos="4536"/>
        </w:tabs>
        <w:jc w:val="both"/>
        <w:rPr>
          <w:szCs w:val="18"/>
        </w:rPr>
      </w:pPr>
      <w:r w:rsidRPr="00592C40">
        <w:rPr>
          <w:szCs w:val="18"/>
        </w:rPr>
        <w:tab/>
      </w:r>
      <w:r w:rsidRPr="00592C40">
        <w:rPr>
          <w:szCs w:val="18"/>
        </w:rPr>
        <w:tab/>
      </w:r>
      <w:r w:rsidRPr="00592C40">
        <w:rPr>
          <w:szCs w:val="18"/>
        </w:rPr>
        <w:tab/>
        <w:t>Firma _______________</w:t>
      </w:r>
    </w:p>
    <w:p w:rsidR="002F7F0F" w:rsidRPr="000566F5" w:rsidRDefault="002F7F0F" w:rsidP="005A50A6">
      <w:pPr>
        <w:pStyle w:val="Normale1"/>
        <w:shd w:val="clear" w:color="auto" w:fill="FFFFFF"/>
        <w:spacing w:after="0" w:line="240" w:lineRule="auto"/>
        <w:jc w:val="right"/>
      </w:pPr>
    </w:p>
    <w:sectPr w:rsidR="002F7F0F" w:rsidRPr="000566F5" w:rsidSect="00E91545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17" w:right="1134" w:bottom="1134" w:left="1134" w:header="709" w:footer="3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627A" w:rsidRDefault="0080627A" w:rsidP="00B771D4">
      <w:r>
        <w:separator/>
      </w:r>
    </w:p>
  </w:endnote>
  <w:endnote w:type="continuationSeparator" w:id="0">
    <w:p w:rsidR="0080627A" w:rsidRDefault="0080627A" w:rsidP="00B77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rlito">
    <w:panose1 w:val="020F0502020204030204"/>
    <w:charset w:val="00"/>
    <w:family w:val="swiss"/>
    <w:pitch w:val="variable"/>
    <w:sig w:usb0="E10002FF" w:usb1="5000ECFF" w:usb2="00000009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5529" w:rsidRDefault="00EC5529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2F98" w:rsidRDefault="00242F98" w:rsidP="00BD35A9">
    <w:pPr>
      <w:pStyle w:val="Pidipagina"/>
      <w:pBdr>
        <w:top w:val="thinThickSmallGap" w:sz="24" w:space="8" w:color="622423"/>
      </w:pBdr>
      <w:rPr>
        <w:color w:val="822B00"/>
        <w:sz w:val="18"/>
        <w:szCs w:val="18"/>
        <w:lang w:val="it-IT"/>
      </w:rPr>
    </w:pPr>
    <w:r w:rsidRPr="00242F98">
      <w:rPr>
        <w:color w:val="822B00"/>
        <w:sz w:val="18"/>
        <w:szCs w:val="18"/>
      </w:rPr>
      <w:t>Responsabile del procedimento:</w:t>
    </w:r>
    <w:r w:rsidR="00E020DB">
      <w:rPr>
        <w:color w:val="822B00"/>
        <w:sz w:val="18"/>
        <w:szCs w:val="18"/>
        <w:lang w:val="it-IT"/>
      </w:rPr>
      <w:t>..</w:t>
    </w:r>
  </w:p>
  <w:p w:rsidR="00242F98" w:rsidRPr="00242F98" w:rsidRDefault="00242F98" w:rsidP="00BD35A9">
    <w:pPr>
      <w:pStyle w:val="Pidipagina"/>
      <w:jc w:val="center"/>
      <w:rPr>
        <w:color w:val="822B00"/>
        <w:sz w:val="18"/>
        <w:szCs w:val="18"/>
      </w:rPr>
    </w:pPr>
    <w:r w:rsidRPr="00242F98">
      <w:rPr>
        <w:color w:val="822B00"/>
        <w:sz w:val="18"/>
        <w:szCs w:val="18"/>
      </w:rPr>
      <w:t xml:space="preserve">Piazza Giovanni XXIII, 13 - 73012 Campi Salentina (LE) - C.F. 93115530755 </w:t>
    </w:r>
    <w:r w:rsidRPr="00242F98">
      <w:rPr>
        <w:color w:val="822B00"/>
        <w:sz w:val="18"/>
        <w:szCs w:val="18"/>
      </w:rPr>
      <w:br/>
      <w:t>Tel. 0832 791 1</w:t>
    </w:r>
    <w:r w:rsidR="008B4FCB">
      <w:rPr>
        <w:color w:val="822B00"/>
        <w:sz w:val="18"/>
        <w:szCs w:val="18"/>
        <w:lang w:val="it-IT"/>
      </w:rPr>
      <w:t>33</w:t>
    </w:r>
    <w:r w:rsidRPr="00242F98">
      <w:rPr>
        <w:color w:val="822B00"/>
        <w:sz w:val="18"/>
        <w:szCs w:val="18"/>
      </w:rPr>
      <w:t xml:space="preserve"> - www.comprensivocampisalentina.</w:t>
    </w:r>
    <w:proofErr w:type="spellStart"/>
    <w:r w:rsidR="000B19F9">
      <w:rPr>
        <w:color w:val="822B00"/>
        <w:sz w:val="18"/>
        <w:szCs w:val="18"/>
        <w:lang w:val="it-IT"/>
      </w:rPr>
      <w:t>edu</w:t>
    </w:r>
    <w:proofErr w:type="spellEnd"/>
    <w:r w:rsidRPr="00242F98">
      <w:rPr>
        <w:color w:val="822B00"/>
        <w:sz w:val="18"/>
        <w:szCs w:val="18"/>
      </w:rPr>
      <w:t>.</w:t>
    </w:r>
    <w:proofErr w:type="spellStart"/>
    <w:r w:rsidRPr="00242F98">
      <w:rPr>
        <w:color w:val="822B00"/>
        <w:sz w:val="18"/>
        <w:szCs w:val="18"/>
      </w:rPr>
      <w:t>it</w:t>
    </w:r>
    <w:proofErr w:type="spellEnd"/>
  </w:p>
  <w:p w:rsidR="00242F98" w:rsidRDefault="00242F98" w:rsidP="00BD35A9">
    <w:pPr>
      <w:pStyle w:val="Pidipagina"/>
      <w:jc w:val="center"/>
      <w:rPr>
        <w:rFonts w:ascii="Trebuchet MS" w:hAnsi="Trebuchet MS"/>
        <w:color w:val="822B00"/>
        <w:sz w:val="16"/>
        <w:szCs w:val="19"/>
        <w:lang w:val="it-IT"/>
      </w:rPr>
    </w:pPr>
    <w:r w:rsidRPr="00242F98">
      <w:rPr>
        <w:color w:val="822B00"/>
        <w:sz w:val="18"/>
        <w:szCs w:val="18"/>
      </w:rPr>
      <w:t xml:space="preserve">e-mail: leic8ad00c@istruzione.it </w:t>
    </w:r>
    <w:r w:rsidRPr="00242F98">
      <w:rPr>
        <w:vanish/>
        <w:color w:val="822B00"/>
        <w:sz w:val="18"/>
        <w:szCs w:val="18"/>
      </w:rPr>
      <w:t xml:space="preserve">Questo indirizzo email è protetto dagli spambots. E' necessario abilitare JavaScript per vederlo. </w:t>
    </w:r>
    <w:r w:rsidRPr="00242F98">
      <w:rPr>
        <w:color w:val="822B00"/>
        <w:sz w:val="18"/>
        <w:szCs w:val="18"/>
      </w:rPr>
      <w:t xml:space="preserve">- </w:t>
    </w:r>
    <w:r w:rsidRPr="00242F98">
      <w:rPr>
        <w:vanish/>
        <w:color w:val="822B00"/>
        <w:sz w:val="18"/>
        <w:szCs w:val="18"/>
      </w:rPr>
      <w:t xml:space="preserve">Questo indirizzo email è protetto dagli spambots. E' necessario abilitare JavaScript per vederlo. </w:t>
    </w:r>
    <w:r w:rsidRPr="00242F98">
      <w:rPr>
        <w:color w:val="822B00"/>
        <w:sz w:val="18"/>
        <w:szCs w:val="18"/>
      </w:rPr>
      <w:t xml:space="preserve"> PEC: </w:t>
    </w:r>
    <w:hyperlink r:id="rId1" w:history="1">
      <w:r w:rsidR="000B75BF" w:rsidRPr="00C03ED3">
        <w:rPr>
          <w:rStyle w:val="Collegamentoipertestuale"/>
          <w:sz w:val="18"/>
          <w:szCs w:val="18"/>
        </w:rPr>
        <w:t>leic8ad00c@pec.istruzione.</w:t>
      </w:r>
      <w:r w:rsidR="000B75BF" w:rsidRPr="00C03ED3">
        <w:rPr>
          <w:rStyle w:val="Collegamentoipertestuale"/>
          <w:rFonts w:ascii="Trebuchet MS" w:hAnsi="Trebuchet MS"/>
          <w:sz w:val="16"/>
          <w:szCs w:val="19"/>
        </w:rPr>
        <w:t>it</w:t>
      </w:r>
    </w:hyperlink>
    <w:r w:rsidR="000B75BF">
      <w:rPr>
        <w:rFonts w:ascii="Trebuchet MS" w:hAnsi="Trebuchet MS"/>
        <w:color w:val="822B00"/>
        <w:sz w:val="16"/>
        <w:szCs w:val="19"/>
        <w:lang w:val="it-IT"/>
      </w:rPr>
      <w:t xml:space="preserve"> </w:t>
    </w:r>
  </w:p>
  <w:p w:rsidR="000B75BF" w:rsidRPr="000B75BF" w:rsidRDefault="000B75BF" w:rsidP="00BD35A9">
    <w:pPr>
      <w:pStyle w:val="Pidipagina"/>
      <w:jc w:val="center"/>
      <w:rPr>
        <w:rFonts w:ascii="Garamond" w:hAnsi="Garamond"/>
        <w:sz w:val="20"/>
        <w:szCs w:val="19"/>
        <w:lang w:val="it-IT"/>
      </w:rPr>
    </w:pPr>
    <w:r w:rsidRPr="000B75BF">
      <w:rPr>
        <w:rFonts w:ascii="Garamond" w:hAnsi="Garamond"/>
        <w:sz w:val="18"/>
        <w:szCs w:val="19"/>
        <w:lang w:val="it-IT"/>
      </w:rPr>
      <w:t>DOCUMENTO ORIGINALE INFORMATICO AI SENSI DEL CAD E NORMATIVA CONNESSA</w:t>
    </w:r>
  </w:p>
  <w:p w:rsidR="00242F98" w:rsidRDefault="00242F98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5529" w:rsidRDefault="00EC5529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627A" w:rsidRDefault="0080627A" w:rsidP="00B771D4">
      <w:r>
        <w:separator/>
      </w:r>
    </w:p>
  </w:footnote>
  <w:footnote w:type="continuationSeparator" w:id="0">
    <w:p w:rsidR="0080627A" w:rsidRDefault="0080627A" w:rsidP="00B771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5529" w:rsidRDefault="00EC5529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5529" w:rsidRDefault="00EC5529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5529" w:rsidRDefault="00EC5529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24DF1"/>
    <w:multiLevelType w:val="hybridMultilevel"/>
    <w:tmpl w:val="0B5C0832"/>
    <w:lvl w:ilvl="0" w:tplc="0410000F">
      <w:start w:val="1"/>
      <w:numFmt w:val="decimal"/>
      <w:lvlText w:val="%1."/>
      <w:lvlJc w:val="left"/>
      <w:pPr>
        <w:ind w:left="-1123" w:hanging="360"/>
      </w:pPr>
    </w:lvl>
    <w:lvl w:ilvl="1" w:tplc="04100019" w:tentative="1">
      <w:start w:val="1"/>
      <w:numFmt w:val="lowerLetter"/>
      <w:lvlText w:val="%2."/>
      <w:lvlJc w:val="left"/>
      <w:pPr>
        <w:ind w:left="-403" w:hanging="360"/>
      </w:pPr>
    </w:lvl>
    <w:lvl w:ilvl="2" w:tplc="0410001B" w:tentative="1">
      <w:start w:val="1"/>
      <w:numFmt w:val="lowerRoman"/>
      <w:lvlText w:val="%3."/>
      <w:lvlJc w:val="right"/>
      <w:pPr>
        <w:ind w:left="317" w:hanging="180"/>
      </w:pPr>
    </w:lvl>
    <w:lvl w:ilvl="3" w:tplc="0410000F" w:tentative="1">
      <w:start w:val="1"/>
      <w:numFmt w:val="decimal"/>
      <w:lvlText w:val="%4."/>
      <w:lvlJc w:val="left"/>
      <w:pPr>
        <w:ind w:left="1037" w:hanging="360"/>
      </w:pPr>
    </w:lvl>
    <w:lvl w:ilvl="4" w:tplc="04100019" w:tentative="1">
      <w:start w:val="1"/>
      <w:numFmt w:val="lowerLetter"/>
      <w:lvlText w:val="%5."/>
      <w:lvlJc w:val="left"/>
      <w:pPr>
        <w:ind w:left="1757" w:hanging="360"/>
      </w:pPr>
    </w:lvl>
    <w:lvl w:ilvl="5" w:tplc="0410001B" w:tentative="1">
      <w:start w:val="1"/>
      <w:numFmt w:val="lowerRoman"/>
      <w:lvlText w:val="%6."/>
      <w:lvlJc w:val="right"/>
      <w:pPr>
        <w:ind w:left="2477" w:hanging="180"/>
      </w:pPr>
    </w:lvl>
    <w:lvl w:ilvl="6" w:tplc="0410000F" w:tentative="1">
      <w:start w:val="1"/>
      <w:numFmt w:val="decimal"/>
      <w:lvlText w:val="%7."/>
      <w:lvlJc w:val="left"/>
      <w:pPr>
        <w:ind w:left="3197" w:hanging="360"/>
      </w:pPr>
    </w:lvl>
    <w:lvl w:ilvl="7" w:tplc="04100019" w:tentative="1">
      <w:start w:val="1"/>
      <w:numFmt w:val="lowerLetter"/>
      <w:lvlText w:val="%8."/>
      <w:lvlJc w:val="left"/>
      <w:pPr>
        <w:ind w:left="3917" w:hanging="360"/>
      </w:pPr>
    </w:lvl>
    <w:lvl w:ilvl="8" w:tplc="0410001B" w:tentative="1">
      <w:start w:val="1"/>
      <w:numFmt w:val="lowerRoman"/>
      <w:lvlText w:val="%9."/>
      <w:lvlJc w:val="right"/>
      <w:pPr>
        <w:ind w:left="4637" w:hanging="180"/>
      </w:pPr>
    </w:lvl>
  </w:abstractNum>
  <w:abstractNum w:abstractNumId="1" w15:restartNumberingAfterBreak="0">
    <w:nsid w:val="081424B3"/>
    <w:multiLevelType w:val="hybridMultilevel"/>
    <w:tmpl w:val="E2FEC1A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A7CB8"/>
    <w:multiLevelType w:val="hybridMultilevel"/>
    <w:tmpl w:val="D40685CA"/>
    <w:lvl w:ilvl="0" w:tplc="1222E26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1BB8C592">
      <w:numFmt w:val="bullet"/>
      <w:lvlText w:val="-"/>
      <w:lvlJc w:val="left"/>
      <w:pPr>
        <w:ind w:left="1724" w:hanging="360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25E4411"/>
    <w:multiLevelType w:val="hybridMultilevel"/>
    <w:tmpl w:val="F620DFEC"/>
    <w:lvl w:ilvl="0" w:tplc="1BB8C592"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</w:rPr>
    </w:lvl>
    <w:lvl w:ilvl="1" w:tplc="1BB8C592">
      <w:numFmt w:val="bullet"/>
      <w:lvlText w:val="-"/>
      <w:lvlJc w:val="left"/>
      <w:pPr>
        <w:ind w:left="1582" w:hanging="360"/>
      </w:pPr>
      <w:rPr>
        <w:rFonts w:ascii="Times New Roman" w:eastAsia="Times New Roman" w:hAnsi="Times New Roman" w:cs="Times New Roman" w:hint="default"/>
      </w:rPr>
    </w:lvl>
    <w:lvl w:ilvl="2" w:tplc="0410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136D746C"/>
    <w:multiLevelType w:val="multilevel"/>
    <w:tmpl w:val="61649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0049D4"/>
    <w:multiLevelType w:val="hybridMultilevel"/>
    <w:tmpl w:val="302EA62E"/>
    <w:lvl w:ilvl="0" w:tplc="4FD4C6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CA1799"/>
    <w:multiLevelType w:val="hybridMultilevel"/>
    <w:tmpl w:val="20BE5EF8"/>
    <w:lvl w:ilvl="0" w:tplc="4FD4C6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EE5EA9"/>
    <w:multiLevelType w:val="hybridMultilevel"/>
    <w:tmpl w:val="8398DAB4"/>
    <w:lvl w:ilvl="0" w:tplc="4FD4C6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1F7E9B"/>
    <w:multiLevelType w:val="hybridMultilevel"/>
    <w:tmpl w:val="86A60772"/>
    <w:lvl w:ilvl="0" w:tplc="4FD4C6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6151E1"/>
    <w:multiLevelType w:val="hybridMultilevel"/>
    <w:tmpl w:val="DB946872"/>
    <w:lvl w:ilvl="0" w:tplc="4EBC1C3C">
      <w:numFmt w:val="bullet"/>
      <w:lvlText w:val=""/>
      <w:lvlJc w:val="left"/>
      <w:pPr>
        <w:ind w:left="1380" w:hanging="395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1" w:tplc="B22AA966">
      <w:numFmt w:val="bullet"/>
      <w:lvlText w:val="•"/>
      <w:lvlJc w:val="left"/>
      <w:pPr>
        <w:ind w:left="2378" w:hanging="395"/>
      </w:pPr>
      <w:rPr>
        <w:lang w:val="it-IT" w:eastAsia="it-IT" w:bidi="it-IT"/>
      </w:rPr>
    </w:lvl>
    <w:lvl w:ilvl="2" w:tplc="5AD28D58">
      <w:numFmt w:val="bullet"/>
      <w:lvlText w:val="•"/>
      <w:lvlJc w:val="left"/>
      <w:pPr>
        <w:ind w:left="3377" w:hanging="395"/>
      </w:pPr>
      <w:rPr>
        <w:lang w:val="it-IT" w:eastAsia="it-IT" w:bidi="it-IT"/>
      </w:rPr>
    </w:lvl>
    <w:lvl w:ilvl="3" w:tplc="D570A3E4">
      <w:numFmt w:val="bullet"/>
      <w:lvlText w:val="•"/>
      <w:lvlJc w:val="left"/>
      <w:pPr>
        <w:ind w:left="4375" w:hanging="395"/>
      </w:pPr>
      <w:rPr>
        <w:lang w:val="it-IT" w:eastAsia="it-IT" w:bidi="it-IT"/>
      </w:rPr>
    </w:lvl>
    <w:lvl w:ilvl="4" w:tplc="DB641EF4">
      <w:numFmt w:val="bullet"/>
      <w:lvlText w:val="•"/>
      <w:lvlJc w:val="left"/>
      <w:pPr>
        <w:ind w:left="5374" w:hanging="395"/>
      </w:pPr>
      <w:rPr>
        <w:lang w:val="it-IT" w:eastAsia="it-IT" w:bidi="it-IT"/>
      </w:rPr>
    </w:lvl>
    <w:lvl w:ilvl="5" w:tplc="C2F021EC">
      <w:numFmt w:val="bullet"/>
      <w:lvlText w:val="•"/>
      <w:lvlJc w:val="left"/>
      <w:pPr>
        <w:ind w:left="6373" w:hanging="395"/>
      </w:pPr>
      <w:rPr>
        <w:lang w:val="it-IT" w:eastAsia="it-IT" w:bidi="it-IT"/>
      </w:rPr>
    </w:lvl>
    <w:lvl w:ilvl="6" w:tplc="CE50750E">
      <w:numFmt w:val="bullet"/>
      <w:lvlText w:val="•"/>
      <w:lvlJc w:val="left"/>
      <w:pPr>
        <w:ind w:left="7371" w:hanging="395"/>
      </w:pPr>
      <w:rPr>
        <w:lang w:val="it-IT" w:eastAsia="it-IT" w:bidi="it-IT"/>
      </w:rPr>
    </w:lvl>
    <w:lvl w:ilvl="7" w:tplc="FC9215C2">
      <w:numFmt w:val="bullet"/>
      <w:lvlText w:val="•"/>
      <w:lvlJc w:val="left"/>
      <w:pPr>
        <w:ind w:left="8370" w:hanging="395"/>
      </w:pPr>
      <w:rPr>
        <w:lang w:val="it-IT" w:eastAsia="it-IT" w:bidi="it-IT"/>
      </w:rPr>
    </w:lvl>
    <w:lvl w:ilvl="8" w:tplc="1BD41930">
      <w:numFmt w:val="bullet"/>
      <w:lvlText w:val="•"/>
      <w:lvlJc w:val="left"/>
      <w:pPr>
        <w:ind w:left="9369" w:hanging="395"/>
      </w:pPr>
      <w:rPr>
        <w:lang w:val="it-IT" w:eastAsia="it-IT" w:bidi="it-IT"/>
      </w:rPr>
    </w:lvl>
  </w:abstractNum>
  <w:abstractNum w:abstractNumId="10" w15:restartNumberingAfterBreak="0">
    <w:nsid w:val="35181C46"/>
    <w:multiLevelType w:val="multilevel"/>
    <w:tmpl w:val="DCA8A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E25567F"/>
    <w:multiLevelType w:val="hybridMultilevel"/>
    <w:tmpl w:val="00726F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824C7D"/>
    <w:multiLevelType w:val="hybridMultilevel"/>
    <w:tmpl w:val="E71EF794"/>
    <w:lvl w:ilvl="0" w:tplc="89ECCA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C66861"/>
    <w:multiLevelType w:val="multilevel"/>
    <w:tmpl w:val="5EA69B1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4" w15:restartNumberingAfterBreak="0">
    <w:nsid w:val="40966E02"/>
    <w:multiLevelType w:val="hybridMultilevel"/>
    <w:tmpl w:val="1948263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314BFD"/>
    <w:multiLevelType w:val="hybridMultilevel"/>
    <w:tmpl w:val="A2400B0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BB8C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AB14E1"/>
    <w:multiLevelType w:val="hybridMultilevel"/>
    <w:tmpl w:val="656E8E7C"/>
    <w:lvl w:ilvl="0" w:tplc="1BB8C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6D3068"/>
    <w:multiLevelType w:val="hybridMultilevel"/>
    <w:tmpl w:val="5C8026A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412C5C"/>
    <w:multiLevelType w:val="hybridMultilevel"/>
    <w:tmpl w:val="93FA5E9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FE6F24"/>
    <w:multiLevelType w:val="multilevel"/>
    <w:tmpl w:val="00DE9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9073D09"/>
    <w:multiLevelType w:val="hybridMultilevel"/>
    <w:tmpl w:val="71066194"/>
    <w:lvl w:ilvl="0" w:tplc="1222E2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9520F4"/>
    <w:multiLevelType w:val="hybridMultilevel"/>
    <w:tmpl w:val="CCB256D6"/>
    <w:lvl w:ilvl="0" w:tplc="1BB8C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B67914"/>
    <w:multiLevelType w:val="hybridMultilevel"/>
    <w:tmpl w:val="349EF0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402A8A"/>
    <w:multiLevelType w:val="hybridMultilevel"/>
    <w:tmpl w:val="4FD0692C"/>
    <w:lvl w:ilvl="0" w:tplc="8CFC2036">
      <w:numFmt w:val="bullet"/>
      <w:lvlText w:val="-"/>
      <w:lvlJc w:val="left"/>
      <w:pPr>
        <w:ind w:left="578" w:hanging="360"/>
      </w:pPr>
      <w:rPr>
        <w:rFonts w:ascii="TimesNewRomanPSMT" w:eastAsia="Times New Roman" w:hAnsi="TimesNewRomanPSMT" w:cs="TimesNewRomanPSMT" w:hint="default"/>
      </w:rPr>
    </w:lvl>
    <w:lvl w:ilvl="1" w:tplc="0410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4" w15:restartNumberingAfterBreak="0">
    <w:nsid w:val="628F43C2"/>
    <w:multiLevelType w:val="hybridMultilevel"/>
    <w:tmpl w:val="6DB40DB0"/>
    <w:lvl w:ilvl="0" w:tplc="4FD4C6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A439F5"/>
    <w:multiLevelType w:val="multilevel"/>
    <w:tmpl w:val="40240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C72209E"/>
    <w:multiLevelType w:val="hybridMultilevel"/>
    <w:tmpl w:val="05E8CDD4"/>
    <w:lvl w:ilvl="0" w:tplc="4FD4C6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BA3FD0"/>
    <w:multiLevelType w:val="hybridMultilevel"/>
    <w:tmpl w:val="6B5C36BC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765570A0"/>
    <w:multiLevelType w:val="hybridMultilevel"/>
    <w:tmpl w:val="981277AE"/>
    <w:lvl w:ilvl="0" w:tplc="4FD4C6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1F7627"/>
    <w:multiLevelType w:val="hybridMultilevel"/>
    <w:tmpl w:val="7D688B5C"/>
    <w:lvl w:ilvl="0" w:tplc="9D925022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1"/>
  </w:num>
  <w:num w:numId="3">
    <w:abstractNumId w:val="23"/>
  </w:num>
  <w:num w:numId="4">
    <w:abstractNumId w:val="20"/>
  </w:num>
  <w:num w:numId="5">
    <w:abstractNumId w:val="14"/>
  </w:num>
  <w:num w:numId="6">
    <w:abstractNumId w:val="17"/>
  </w:num>
  <w:num w:numId="7">
    <w:abstractNumId w:val="18"/>
  </w:num>
  <w:num w:numId="8">
    <w:abstractNumId w:val="12"/>
  </w:num>
  <w:num w:numId="9">
    <w:abstractNumId w:val="22"/>
  </w:num>
  <w:num w:numId="10">
    <w:abstractNumId w:val="11"/>
  </w:num>
  <w:num w:numId="11">
    <w:abstractNumId w:val="4"/>
  </w:num>
  <w:num w:numId="12">
    <w:abstractNumId w:val="0"/>
  </w:num>
  <w:num w:numId="13">
    <w:abstractNumId w:val="10"/>
  </w:num>
  <w:num w:numId="14">
    <w:abstractNumId w:val="25"/>
  </w:num>
  <w:num w:numId="15">
    <w:abstractNumId w:val="13"/>
  </w:num>
  <w:num w:numId="16">
    <w:abstractNumId w:val="19"/>
  </w:num>
  <w:num w:numId="17">
    <w:abstractNumId w:val="9"/>
  </w:num>
  <w:num w:numId="18">
    <w:abstractNumId w:val="15"/>
  </w:num>
  <w:num w:numId="19">
    <w:abstractNumId w:val="8"/>
  </w:num>
  <w:num w:numId="20">
    <w:abstractNumId w:val="29"/>
  </w:num>
  <w:num w:numId="21">
    <w:abstractNumId w:val="6"/>
  </w:num>
  <w:num w:numId="22">
    <w:abstractNumId w:val="26"/>
  </w:num>
  <w:num w:numId="23">
    <w:abstractNumId w:val="5"/>
  </w:num>
  <w:num w:numId="24">
    <w:abstractNumId w:val="28"/>
  </w:num>
  <w:num w:numId="25">
    <w:abstractNumId w:val="16"/>
  </w:num>
  <w:num w:numId="26">
    <w:abstractNumId w:val="21"/>
  </w:num>
  <w:num w:numId="27">
    <w:abstractNumId w:val="6"/>
  </w:num>
  <w:num w:numId="28">
    <w:abstractNumId w:val="24"/>
  </w:num>
  <w:num w:numId="29">
    <w:abstractNumId w:val="3"/>
  </w:num>
  <w:num w:numId="30">
    <w:abstractNumId w:val="7"/>
  </w:num>
  <w:num w:numId="31">
    <w:abstractNumId w:val="5"/>
  </w:num>
  <w:num w:numId="32">
    <w:abstractNumId w:val="28"/>
  </w:num>
  <w:num w:numId="33">
    <w:abstractNumId w:val="24"/>
  </w:num>
  <w:num w:numId="34">
    <w:abstractNumId w:val="2"/>
  </w:num>
  <w:num w:numId="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18433">
      <o:colormru v:ext="edit" colors="#93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27A"/>
    <w:rsid w:val="0000130A"/>
    <w:rsid w:val="000032AB"/>
    <w:rsid w:val="000035D2"/>
    <w:rsid w:val="00011CA7"/>
    <w:rsid w:val="00037921"/>
    <w:rsid w:val="0004078A"/>
    <w:rsid w:val="000479EA"/>
    <w:rsid w:val="00052EA1"/>
    <w:rsid w:val="000566F5"/>
    <w:rsid w:val="000569C1"/>
    <w:rsid w:val="00060EE1"/>
    <w:rsid w:val="00062269"/>
    <w:rsid w:val="00064A97"/>
    <w:rsid w:val="00073AD4"/>
    <w:rsid w:val="00092DDD"/>
    <w:rsid w:val="000A57FA"/>
    <w:rsid w:val="000A5858"/>
    <w:rsid w:val="000A6966"/>
    <w:rsid w:val="000B19F9"/>
    <w:rsid w:val="000B3424"/>
    <w:rsid w:val="000B75BF"/>
    <w:rsid w:val="000C0559"/>
    <w:rsid w:val="000D5CF8"/>
    <w:rsid w:val="000D7BCC"/>
    <w:rsid w:val="000E3DB0"/>
    <w:rsid w:val="000F21E9"/>
    <w:rsid w:val="000F3B73"/>
    <w:rsid w:val="00104D46"/>
    <w:rsid w:val="00104E52"/>
    <w:rsid w:val="0011339C"/>
    <w:rsid w:val="00123E0D"/>
    <w:rsid w:val="00144D33"/>
    <w:rsid w:val="00147FAC"/>
    <w:rsid w:val="001566B3"/>
    <w:rsid w:val="00164E37"/>
    <w:rsid w:val="0016533C"/>
    <w:rsid w:val="00170B54"/>
    <w:rsid w:val="00170D35"/>
    <w:rsid w:val="001740C7"/>
    <w:rsid w:val="00174295"/>
    <w:rsid w:val="00174724"/>
    <w:rsid w:val="001771C9"/>
    <w:rsid w:val="001855C4"/>
    <w:rsid w:val="00185E0C"/>
    <w:rsid w:val="00186170"/>
    <w:rsid w:val="001865E5"/>
    <w:rsid w:val="0019174C"/>
    <w:rsid w:val="00196292"/>
    <w:rsid w:val="0019639B"/>
    <w:rsid w:val="00196B8E"/>
    <w:rsid w:val="001A0DDB"/>
    <w:rsid w:val="001A54D4"/>
    <w:rsid w:val="001B181A"/>
    <w:rsid w:val="001C5229"/>
    <w:rsid w:val="001C7774"/>
    <w:rsid w:val="001D1BC0"/>
    <w:rsid w:val="001E4365"/>
    <w:rsid w:val="001F6FE4"/>
    <w:rsid w:val="00200006"/>
    <w:rsid w:val="00205561"/>
    <w:rsid w:val="002057A8"/>
    <w:rsid w:val="0021441C"/>
    <w:rsid w:val="00215DC5"/>
    <w:rsid w:val="00220279"/>
    <w:rsid w:val="002203C9"/>
    <w:rsid w:val="0022104B"/>
    <w:rsid w:val="0023098B"/>
    <w:rsid w:val="00231E8E"/>
    <w:rsid w:val="00237E2E"/>
    <w:rsid w:val="00241656"/>
    <w:rsid w:val="00242F98"/>
    <w:rsid w:val="00243EB9"/>
    <w:rsid w:val="00244E2F"/>
    <w:rsid w:val="002452D7"/>
    <w:rsid w:val="00250856"/>
    <w:rsid w:val="002552D4"/>
    <w:rsid w:val="002554B4"/>
    <w:rsid w:val="002620A2"/>
    <w:rsid w:val="00273A45"/>
    <w:rsid w:val="00283B9C"/>
    <w:rsid w:val="00286F1B"/>
    <w:rsid w:val="002A59F7"/>
    <w:rsid w:val="002C2671"/>
    <w:rsid w:val="002D3397"/>
    <w:rsid w:val="002D3B28"/>
    <w:rsid w:val="002D3B37"/>
    <w:rsid w:val="002E19DA"/>
    <w:rsid w:val="002E4978"/>
    <w:rsid w:val="002E4F2B"/>
    <w:rsid w:val="002E60AA"/>
    <w:rsid w:val="002E752B"/>
    <w:rsid w:val="002F0621"/>
    <w:rsid w:val="002F3449"/>
    <w:rsid w:val="002F39DD"/>
    <w:rsid w:val="002F7F0F"/>
    <w:rsid w:val="00300FB4"/>
    <w:rsid w:val="00302A8A"/>
    <w:rsid w:val="0030476B"/>
    <w:rsid w:val="00306F9B"/>
    <w:rsid w:val="003072AE"/>
    <w:rsid w:val="0031044A"/>
    <w:rsid w:val="00320B1D"/>
    <w:rsid w:val="00321A06"/>
    <w:rsid w:val="00322848"/>
    <w:rsid w:val="00333BCA"/>
    <w:rsid w:val="00336E1E"/>
    <w:rsid w:val="0034659B"/>
    <w:rsid w:val="00346DF9"/>
    <w:rsid w:val="00346E64"/>
    <w:rsid w:val="00350708"/>
    <w:rsid w:val="0035346F"/>
    <w:rsid w:val="0036441A"/>
    <w:rsid w:val="003706D1"/>
    <w:rsid w:val="00375657"/>
    <w:rsid w:val="003854CE"/>
    <w:rsid w:val="00387D3F"/>
    <w:rsid w:val="00392DD9"/>
    <w:rsid w:val="00395275"/>
    <w:rsid w:val="003A2ADB"/>
    <w:rsid w:val="003A332A"/>
    <w:rsid w:val="003A66AB"/>
    <w:rsid w:val="003C1FBB"/>
    <w:rsid w:val="003C37D4"/>
    <w:rsid w:val="003D0865"/>
    <w:rsid w:val="003D3CF0"/>
    <w:rsid w:val="003D4F26"/>
    <w:rsid w:val="003F0249"/>
    <w:rsid w:val="0040023B"/>
    <w:rsid w:val="00403E34"/>
    <w:rsid w:val="00406A02"/>
    <w:rsid w:val="004136B0"/>
    <w:rsid w:val="00414CD1"/>
    <w:rsid w:val="00421C25"/>
    <w:rsid w:val="00425B66"/>
    <w:rsid w:val="00427370"/>
    <w:rsid w:val="00433A15"/>
    <w:rsid w:val="004430B6"/>
    <w:rsid w:val="00460F73"/>
    <w:rsid w:val="00463B30"/>
    <w:rsid w:val="00464FE2"/>
    <w:rsid w:val="00465565"/>
    <w:rsid w:val="004670E7"/>
    <w:rsid w:val="00467660"/>
    <w:rsid w:val="004753A4"/>
    <w:rsid w:val="0047666D"/>
    <w:rsid w:val="00482001"/>
    <w:rsid w:val="00483D68"/>
    <w:rsid w:val="004902CD"/>
    <w:rsid w:val="004A4DE2"/>
    <w:rsid w:val="004B5132"/>
    <w:rsid w:val="004C5E93"/>
    <w:rsid w:val="004C77FB"/>
    <w:rsid w:val="004D148A"/>
    <w:rsid w:val="004E636F"/>
    <w:rsid w:val="004F381F"/>
    <w:rsid w:val="00502EC4"/>
    <w:rsid w:val="0050478D"/>
    <w:rsid w:val="00506306"/>
    <w:rsid w:val="005315C7"/>
    <w:rsid w:val="00534058"/>
    <w:rsid w:val="00550382"/>
    <w:rsid w:val="00554314"/>
    <w:rsid w:val="0055440B"/>
    <w:rsid w:val="00575BAE"/>
    <w:rsid w:val="00576D00"/>
    <w:rsid w:val="00583683"/>
    <w:rsid w:val="00592F5B"/>
    <w:rsid w:val="00596F54"/>
    <w:rsid w:val="005A50A6"/>
    <w:rsid w:val="005B30EC"/>
    <w:rsid w:val="005B38B6"/>
    <w:rsid w:val="005B5D44"/>
    <w:rsid w:val="005B6DD1"/>
    <w:rsid w:val="005C1506"/>
    <w:rsid w:val="005D1C1C"/>
    <w:rsid w:val="005E095A"/>
    <w:rsid w:val="005F0DD1"/>
    <w:rsid w:val="005F268B"/>
    <w:rsid w:val="005F3E2C"/>
    <w:rsid w:val="006034DE"/>
    <w:rsid w:val="00611C7E"/>
    <w:rsid w:val="00612235"/>
    <w:rsid w:val="00625A15"/>
    <w:rsid w:val="00625A1D"/>
    <w:rsid w:val="00634BD0"/>
    <w:rsid w:val="00636806"/>
    <w:rsid w:val="00636924"/>
    <w:rsid w:val="0064520C"/>
    <w:rsid w:val="00650690"/>
    <w:rsid w:val="006548A9"/>
    <w:rsid w:val="00661FED"/>
    <w:rsid w:val="00674A82"/>
    <w:rsid w:val="006803A8"/>
    <w:rsid w:val="0068228F"/>
    <w:rsid w:val="00685167"/>
    <w:rsid w:val="00685FF6"/>
    <w:rsid w:val="006A24E1"/>
    <w:rsid w:val="006A53EF"/>
    <w:rsid w:val="006A7654"/>
    <w:rsid w:val="006C520E"/>
    <w:rsid w:val="006C758C"/>
    <w:rsid w:val="006D033E"/>
    <w:rsid w:val="006D24AB"/>
    <w:rsid w:val="006D33E9"/>
    <w:rsid w:val="006D5D40"/>
    <w:rsid w:val="006E1582"/>
    <w:rsid w:val="006E238F"/>
    <w:rsid w:val="006E2577"/>
    <w:rsid w:val="006E6646"/>
    <w:rsid w:val="006F0460"/>
    <w:rsid w:val="006F188A"/>
    <w:rsid w:val="006F3B5E"/>
    <w:rsid w:val="006F5459"/>
    <w:rsid w:val="0070007A"/>
    <w:rsid w:val="007016DA"/>
    <w:rsid w:val="00701F1C"/>
    <w:rsid w:val="00702B26"/>
    <w:rsid w:val="007079F2"/>
    <w:rsid w:val="00717613"/>
    <w:rsid w:val="00723941"/>
    <w:rsid w:val="007259FE"/>
    <w:rsid w:val="00731003"/>
    <w:rsid w:val="00733B20"/>
    <w:rsid w:val="00737334"/>
    <w:rsid w:val="00740B18"/>
    <w:rsid w:val="007410AD"/>
    <w:rsid w:val="007460E2"/>
    <w:rsid w:val="007469EC"/>
    <w:rsid w:val="00747646"/>
    <w:rsid w:val="0075375E"/>
    <w:rsid w:val="007544B2"/>
    <w:rsid w:val="00755BBC"/>
    <w:rsid w:val="00761DB6"/>
    <w:rsid w:val="007662B8"/>
    <w:rsid w:val="007736E2"/>
    <w:rsid w:val="00773AA1"/>
    <w:rsid w:val="00781ABA"/>
    <w:rsid w:val="00784BED"/>
    <w:rsid w:val="007862FD"/>
    <w:rsid w:val="007905A0"/>
    <w:rsid w:val="007A380A"/>
    <w:rsid w:val="007B4172"/>
    <w:rsid w:val="007B5563"/>
    <w:rsid w:val="007C2942"/>
    <w:rsid w:val="007C4D84"/>
    <w:rsid w:val="007C5B99"/>
    <w:rsid w:val="007D284F"/>
    <w:rsid w:val="007E2113"/>
    <w:rsid w:val="007E5363"/>
    <w:rsid w:val="007E774D"/>
    <w:rsid w:val="007F1EA1"/>
    <w:rsid w:val="007F5586"/>
    <w:rsid w:val="007F703E"/>
    <w:rsid w:val="0080241D"/>
    <w:rsid w:val="0080627A"/>
    <w:rsid w:val="00806EDA"/>
    <w:rsid w:val="00807222"/>
    <w:rsid w:val="00831F0F"/>
    <w:rsid w:val="00840106"/>
    <w:rsid w:val="00841A16"/>
    <w:rsid w:val="008440E6"/>
    <w:rsid w:val="00845E35"/>
    <w:rsid w:val="00852997"/>
    <w:rsid w:val="0085559B"/>
    <w:rsid w:val="00861472"/>
    <w:rsid w:val="0086270B"/>
    <w:rsid w:val="008638DB"/>
    <w:rsid w:val="00864870"/>
    <w:rsid w:val="00866097"/>
    <w:rsid w:val="00877C00"/>
    <w:rsid w:val="008903EC"/>
    <w:rsid w:val="0089402A"/>
    <w:rsid w:val="0089634E"/>
    <w:rsid w:val="008A122F"/>
    <w:rsid w:val="008A6F88"/>
    <w:rsid w:val="008B4FCB"/>
    <w:rsid w:val="008B5D2D"/>
    <w:rsid w:val="008B621C"/>
    <w:rsid w:val="008C12F6"/>
    <w:rsid w:val="008C130C"/>
    <w:rsid w:val="008D2C54"/>
    <w:rsid w:val="008D47BA"/>
    <w:rsid w:val="008D5201"/>
    <w:rsid w:val="008E0B72"/>
    <w:rsid w:val="008E422D"/>
    <w:rsid w:val="008E4724"/>
    <w:rsid w:val="008F1B91"/>
    <w:rsid w:val="008F6282"/>
    <w:rsid w:val="008F7A0E"/>
    <w:rsid w:val="009032A0"/>
    <w:rsid w:val="00914191"/>
    <w:rsid w:val="00924B82"/>
    <w:rsid w:val="0094177A"/>
    <w:rsid w:val="00942CA8"/>
    <w:rsid w:val="009437F1"/>
    <w:rsid w:val="009527DC"/>
    <w:rsid w:val="00962DED"/>
    <w:rsid w:val="00981039"/>
    <w:rsid w:val="00981AF7"/>
    <w:rsid w:val="00994432"/>
    <w:rsid w:val="009A0445"/>
    <w:rsid w:val="009A2C6F"/>
    <w:rsid w:val="009A2E28"/>
    <w:rsid w:val="009B18D3"/>
    <w:rsid w:val="009B285A"/>
    <w:rsid w:val="009B4A80"/>
    <w:rsid w:val="009C197F"/>
    <w:rsid w:val="009C41F6"/>
    <w:rsid w:val="009C7C3F"/>
    <w:rsid w:val="009D2F23"/>
    <w:rsid w:val="009D6C5D"/>
    <w:rsid w:val="009E0EF1"/>
    <w:rsid w:val="009E38E2"/>
    <w:rsid w:val="009E7321"/>
    <w:rsid w:val="009F033D"/>
    <w:rsid w:val="009F0F03"/>
    <w:rsid w:val="009F2CA2"/>
    <w:rsid w:val="00A06715"/>
    <w:rsid w:val="00A11668"/>
    <w:rsid w:val="00A11855"/>
    <w:rsid w:val="00A14579"/>
    <w:rsid w:val="00A425BA"/>
    <w:rsid w:val="00A42F9A"/>
    <w:rsid w:val="00A56D18"/>
    <w:rsid w:val="00A6550F"/>
    <w:rsid w:val="00A770C3"/>
    <w:rsid w:val="00A86DE0"/>
    <w:rsid w:val="00A96415"/>
    <w:rsid w:val="00A9656F"/>
    <w:rsid w:val="00AB15F7"/>
    <w:rsid w:val="00AB202A"/>
    <w:rsid w:val="00AB5AF9"/>
    <w:rsid w:val="00AB5BE1"/>
    <w:rsid w:val="00AC79FE"/>
    <w:rsid w:val="00AD2F0D"/>
    <w:rsid w:val="00AD5A7A"/>
    <w:rsid w:val="00AE44D8"/>
    <w:rsid w:val="00AF47FF"/>
    <w:rsid w:val="00AF6C7C"/>
    <w:rsid w:val="00B01628"/>
    <w:rsid w:val="00B11DF6"/>
    <w:rsid w:val="00B21D41"/>
    <w:rsid w:val="00B24CD8"/>
    <w:rsid w:val="00B25622"/>
    <w:rsid w:val="00B30DFF"/>
    <w:rsid w:val="00B34F97"/>
    <w:rsid w:val="00B37F56"/>
    <w:rsid w:val="00B446B1"/>
    <w:rsid w:val="00B4631C"/>
    <w:rsid w:val="00B55F53"/>
    <w:rsid w:val="00B56EAD"/>
    <w:rsid w:val="00B65DE4"/>
    <w:rsid w:val="00B66129"/>
    <w:rsid w:val="00B745CD"/>
    <w:rsid w:val="00B771D4"/>
    <w:rsid w:val="00B847B4"/>
    <w:rsid w:val="00B877DB"/>
    <w:rsid w:val="00B9077D"/>
    <w:rsid w:val="00B92CB0"/>
    <w:rsid w:val="00B94959"/>
    <w:rsid w:val="00B95B8E"/>
    <w:rsid w:val="00B95CB6"/>
    <w:rsid w:val="00BA17EB"/>
    <w:rsid w:val="00BA1ABC"/>
    <w:rsid w:val="00BA4E78"/>
    <w:rsid w:val="00BA7A82"/>
    <w:rsid w:val="00BB0A3F"/>
    <w:rsid w:val="00BB42BB"/>
    <w:rsid w:val="00BD1E13"/>
    <w:rsid w:val="00BD3394"/>
    <w:rsid w:val="00BD35A9"/>
    <w:rsid w:val="00BD4479"/>
    <w:rsid w:val="00BD6266"/>
    <w:rsid w:val="00BD77BA"/>
    <w:rsid w:val="00BE16D8"/>
    <w:rsid w:val="00BE6471"/>
    <w:rsid w:val="00BF0911"/>
    <w:rsid w:val="00C05E6E"/>
    <w:rsid w:val="00C1264E"/>
    <w:rsid w:val="00C16FC0"/>
    <w:rsid w:val="00C234AC"/>
    <w:rsid w:val="00C40AFA"/>
    <w:rsid w:val="00C5782D"/>
    <w:rsid w:val="00C63685"/>
    <w:rsid w:val="00C65076"/>
    <w:rsid w:val="00C73138"/>
    <w:rsid w:val="00C928B9"/>
    <w:rsid w:val="00C9294A"/>
    <w:rsid w:val="00CA090D"/>
    <w:rsid w:val="00CA7213"/>
    <w:rsid w:val="00CB2648"/>
    <w:rsid w:val="00CB2874"/>
    <w:rsid w:val="00CB3F5F"/>
    <w:rsid w:val="00CB48B9"/>
    <w:rsid w:val="00CC3265"/>
    <w:rsid w:val="00CD0B03"/>
    <w:rsid w:val="00CD1BF6"/>
    <w:rsid w:val="00CD672B"/>
    <w:rsid w:val="00CE127B"/>
    <w:rsid w:val="00CE2F6B"/>
    <w:rsid w:val="00CE6A68"/>
    <w:rsid w:val="00CF181C"/>
    <w:rsid w:val="00D00356"/>
    <w:rsid w:val="00D14EBB"/>
    <w:rsid w:val="00D2148F"/>
    <w:rsid w:val="00D301BA"/>
    <w:rsid w:val="00D378D8"/>
    <w:rsid w:val="00D44586"/>
    <w:rsid w:val="00D55E5E"/>
    <w:rsid w:val="00D57318"/>
    <w:rsid w:val="00D60286"/>
    <w:rsid w:val="00D9554E"/>
    <w:rsid w:val="00D960E3"/>
    <w:rsid w:val="00DB2E68"/>
    <w:rsid w:val="00DC005B"/>
    <w:rsid w:val="00DC1471"/>
    <w:rsid w:val="00DD1027"/>
    <w:rsid w:val="00DE1412"/>
    <w:rsid w:val="00DF27EC"/>
    <w:rsid w:val="00E020DB"/>
    <w:rsid w:val="00E0703C"/>
    <w:rsid w:val="00E12996"/>
    <w:rsid w:val="00E16D81"/>
    <w:rsid w:val="00E222F9"/>
    <w:rsid w:val="00E26E4A"/>
    <w:rsid w:val="00E328D2"/>
    <w:rsid w:val="00E33689"/>
    <w:rsid w:val="00E363B9"/>
    <w:rsid w:val="00E36D86"/>
    <w:rsid w:val="00E509BC"/>
    <w:rsid w:val="00E510CA"/>
    <w:rsid w:val="00E56B88"/>
    <w:rsid w:val="00E57943"/>
    <w:rsid w:val="00E60800"/>
    <w:rsid w:val="00E64DE7"/>
    <w:rsid w:val="00E670E7"/>
    <w:rsid w:val="00E72BD6"/>
    <w:rsid w:val="00E73092"/>
    <w:rsid w:val="00E7584A"/>
    <w:rsid w:val="00E76BF8"/>
    <w:rsid w:val="00E80205"/>
    <w:rsid w:val="00E80D62"/>
    <w:rsid w:val="00E81816"/>
    <w:rsid w:val="00E83D3F"/>
    <w:rsid w:val="00E842C2"/>
    <w:rsid w:val="00E85097"/>
    <w:rsid w:val="00E87EDD"/>
    <w:rsid w:val="00E91545"/>
    <w:rsid w:val="00E97368"/>
    <w:rsid w:val="00EA2CE9"/>
    <w:rsid w:val="00EB2F37"/>
    <w:rsid w:val="00EB33FA"/>
    <w:rsid w:val="00EB3BF4"/>
    <w:rsid w:val="00EB6CC3"/>
    <w:rsid w:val="00EC5529"/>
    <w:rsid w:val="00EF19F7"/>
    <w:rsid w:val="00EF3CE0"/>
    <w:rsid w:val="00EF3D4F"/>
    <w:rsid w:val="00EF4FE6"/>
    <w:rsid w:val="00EF66CA"/>
    <w:rsid w:val="00F10120"/>
    <w:rsid w:val="00F17955"/>
    <w:rsid w:val="00F20393"/>
    <w:rsid w:val="00F23BED"/>
    <w:rsid w:val="00F33253"/>
    <w:rsid w:val="00F4009D"/>
    <w:rsid w:val="00F40E5B"/>
    <w:rsid w:val="00F44DAB"/>
    <w:rsid w:val="00F464BA"/>
    <w:rsid w:val="00F55AE9"/>
    <w:rsid w:val="00F60F65"/>
    <w:rsid w:val="00F620F9"/>
    <w:rsid w:val="00F628C2"/>
    <w:rsid w:val="00F65964"/>
    <w:rsid w:val="00F76CDF"/>
    <w:rsid w:val="00F818B1"/>
    <w:rsid w:val="00F85A4A"/>
    <w:rsid w:val="00F9465B"/>
    <w:rsid w:val="00FA41CF"/>
    <w:rsid w:val="00FA4AA2"/>
    <w:rsid w:val="00FA53F6"/>
    <w:rsid w:val="00FA6F1C"/>
    <w:rsid w:val="00FA749C"/>
    <w:rsid w:val="00FB75E2"/>
    <w:rsid w:val="00FC3129"/>
    <w:rsid w:val="00FD5EED"/>
    <w:rsid w:val="00FD738E"/>
    <w:rsid w:val="00FF1724"/>
    <w:rsid w:val="00FF616F"/>
    <w:rsid w:val="00FF6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o:colormru v:ext="edit" colors="#930"/>
    </o:shapedefaults>
    <o:shapelayout v:ext="edit">
      <o:idmap v:ext="edit" data="1"/>
    </o:shapelayout>
  </w:shapeDefaults>
  <w:decimalSymbol w:val=","/>
  <w:listSeparator w:val=";"/>
  <w15:chartTrackingRefBased/>
  <w15:docId w15:val="{A5CF8D68-D077-4E28-9365-1DA168BCC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83D68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99443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994432"/>
    <w:pPr>
      <w:keepNext/>
      <w:widowControl w:val="0"/>
      <w:spacing w:line="360" w:lineRule="auto"/>
      <w:jc w:val="center"/>
      <w:outlineLvl w:val="1"/>
    </w:pPr>
    <w:rPr>
      <w:b/>
      <w:sz w:val="32"/>
    </w:rPr>
  </w:style>
  <w:style w:type="paragraph" w:styleId="Titolo3">
    <w:name w:val="heading 3"/>
    <w:basedOn w:val="Normale"/>
    <w:next w:val="Normale"/>
    <w:link w:val="Titolo3Carattere"/>
    <w:semiHidden/>
    <w:unhideWhenUsed/>
    <w:qFormat/>
    <w:rsid w:val="00942CA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625A15"/>
    <w:rPr>
      <w:rFonts w:ascii="Tahoma" w:hAnsi="Tahoma" w:cs="Tahoma"/>
      <w:sz w:val="16"/>
      <w:szCs w:val="16"/>
    </w:rPr>
  </w:style>
  <w:style w:type="character" w:styleId="Collegamentoipertestuale">
    <w:name w:val="Hyperlink"/>
    <w:uiPriority w:val="99"/>
    <w:unhideWhenUsed/>
    <w:rsid w:val="008903EC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B771D4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rsid w:val="00B771D4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B771D4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PidipaginaCarattere">
    <w:name w:val="Piè di pagina Carattere"/>
    <w:link w:val="Pidipagina"/>
    <w:uiPriority w:val="99"/>
    <w:rsid w:val="00B771D4"/>
    <w:rPr>
      <w:sz w:val="24"/>
      <w:szCs w:val="24"/>
    </w:rPr>
  </w:style>
  <w:style w:type="table" w:styleId="Grigliatabella">
    <w:name w:val="Table Grid"/>
    <w:basedOn w:val="Tabellanormale"/>
    <w:rsid w:val="004F3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uiPriority w:val="20"/>
    <w:qFormat/>
    <w:rsid w:val="0016533C"/>
    <w:rPr>
      <w:i/>
      <w:iCs/>
    </w:rPr>
  </w:style>
  <w:style w:type="character" w:styleId="Enfasigrassetto">
    <w:name w:val="Strong"/>
    <w:uiPriority w:val="22"/>
    <w:qFormat/>
    <w:rsid w:val="0016533C"/>
    <w:rPr>
      <w:b/>
      <w:bCs/>
    </w:rPr>
  </w:style>
  <w:style w:type="paragraph" w:customStyle="1" w:styleId="Default">
    <w:name w:val="Default"/>
    <w:rsid w:val="00425B66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</w:rPr>
  </w:style>
  <w:style w:type="paragraph" w:styleId="Paragrafoelenco">
    <w:name w:val="List Paragraph"/>
    <w:basedOn w:val="Normale"/>
    <w:uiPriority w:val="1"/>
    <w:qFormat/>
    <w:rsid w:val="00300FB4"/>
    <w:pPr>
      <w:ind w:left="720" w:firstLine="360"/>
      <w:contextualSpacing/>
    </w:pPr>
    <w:rPr>
      <w:rFonts w:ascii="Calibri" w:hAnsi="Calibri"/>
      <w:sz w:val="22"/>
      <w:szCs w:val="22"/>
      <w:lang w:val="en-US" w:eastAsia="en-US" w:bidi="en-US"/>
    </w:rPr>
  </w:style>
  <w:style w:type="character" w:customStyle="1" w:styleId="Corsivo">
    <w:name w:val="Corsivo"/>
    <w:rsid w:val="00831F0F"/>
    <w:rPr>
      <w:i/>
    </w:rPr>
  </w:style>
  <w:style w:type="paragraph" w:styleId="NormaleWeb">
    <w:name w:val="Normal (Web)"/>
    <w:basedOn w:val="Normale"/>
    <w:uiPriority w:val="99"/>
    <w:unhideWhenUsed/>
    <w:rsid w:val="00EF4FE6"/>
    <w:pPr>
      <w:spacing w:before="100" w:beforeAutospacing="1" w:after="119"/>
    </w:pPr>
  </w:style>
  <w:style w:type="character" w:styleId="Collegamentovisitato">
    <w:name w:val="FollowedHyperlink"/>
    <w:rsid w:val="004753A4"/>
    <w:rPr>
      <w:color w:val="800080"/>
      <w:u w:val="single"/>
    </w:rPr>
  </w:style>
  <w:style w:type="paragraph" w:customStyle="1" w:styleId="Normale1">
    <w:name w:val="Normale1"/>
    <w:rsid w:val="007079F2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character" w:customStyle="1" w:styleId="Titolo2Carattere">
    <w:name w:val="Titolo 2 Carattere"/>
    <w:basedOn w:val="Carpredefinitoparagrafo"/>
    <w:link w:val="Titolo2"/>
    <w:semiHidden/>
    <w:rsid w:val="00994432"/>
    <w:rPr>
      <w:b/>
      <w:sz w:val="32"/>
      <w:szCs w:val="24"/>
    </w:rPr>
  </w:style>
  <w:style w:type="paragraph" w:styleId="Corpotesto">
    <w:name w:val="Body Text"/>
    <w:basedOn w:val="Normale"/>
    <w:link w:val="CorpotestoCarattere"/>
    <w:uiPriority w:val="99"/>
    <w:unhideWhenUsed/>
    <w:rsid w:val="00994432"/>
    <w:pPr>
      <w:spacing w:after="120"/>
    </w:pPr>
    <w:rPr>
      <w:spacing w:val="6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994432"/>
    <w:rPr>
      <w:spacing w:val="6"/>
      <w:sz w:val="24"/>
    </w:rPr>
  </w:style>
  <w:style w:type="paragraph" w:customStyle="1" w:styleId="TableParagraph">
    <w:name w:val="Table Paragraph"/>
    <w:basedOn w:val="Normale"/>
    <w:uiPriority w:val="1"/>
    <w:qFormat/>
    <w:rsid w:val="00994432"/>
    <w:pPr>
      <w:widowControl w:val="0"/>
      <w:autoSpaceDE w:val="0"/>
      <w:autoSpaceDN w:val="0"/>
      <w:spacing w:before="122"/>
      <w:ind w:left="693"/>
    </w:pPr>
    <w:rPr>
      <w:rFonts w:ascii="Arial" w:eastAsia="Arial" w:hAnsi="Arial" w:cs="Arial"/>
      <w:sz w:val="22"/>
      <w:szCs w:val="22"/>
      <w:lang w:bidi="it-IT"/>
    </w:rPr>
  </w:style>
  <w:style w:type="table" w:customStyle="1" w:styleId="TableNormal">
    <w:name w:val="Table Normal"/>
    <w:uiPriority w:val="2"/>
    <w:semiHidden/>
    <w:qFormat/>
    <w:rsid w:val="0099443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olo1Carattere">
    <w:name w:val="Titolo 1 Carattere"/>
    <w:basedOn w:val="Carpredefinitoparagrafo"/>
    <w:link w:val="Titolo1"/>
    <w:rsid w:val="0099443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TableNormal1">
    <w:name w:val="Table Normal1"/>
    <w:uiPriority w:val="2"/>
    <w:semiHidden/>
    <w:unhideWhenUsed/>
    <w:qFormat/>
    <w:rsid w:val="0071761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olo3Carattere">
    <w:name w:val="Titolo 3 Carattere"/>
    <w:basedOn w:val="Carpredefinitoparagrafo"/>
    <w:link w:val="Titolo3"/>
    <w:semiHidden/>
    <w:rsid w:val="00942CA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Titolo31">
    <w:name w:val="Titolo 31"/>
    <w:basedOn w:val="Normale"/>
    <w:uiPriority w:val="1"/>
    <w:qFormat/>
    <w:rsid w:val="005A50A6"/>
    <w:pPr>
      <w:widowControl w:val="0"/>
      <w:autoSpaceDE w:val="0"/>
      <w:autoSpaceDN w:val="0"/>
      <w:ind w:left="112"/>
      <w:outlineLvl w:val="3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8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jpe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4.emf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leic8ad00c@pec.istruzione.i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tente\Desktop\carta%20intestata%20IC%20Teresa%20Sarti%202022%20(1)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E11249-6B4F-4365-B029-DFF64E9C2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carta intestata IC Teresa Sarti 2022 (1).dot</Template>
  <TotalTime>2</TotalTime>
  <Pages>3</Pages>
  <Words>852</Words>
  <Characters>5596</Characters>
  <Application>Microsoft Office Word</Application>
  <DocSecurity>0</DocSecurity>
  <Lines>46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Spazio riservato all’intestazione dell’Istituto Scolastico</vt:lpstr>
    </vt:vector>
  </TitlesOfParts>
  <Company>M.I.U.R.</Company>
  <LinksUpToDate>false</LinksUpToDate>
  <CharactersWithSpaces>6436</CharactersWithSpaces>
  <SharedDoc>false</SharedDoc>
  <HLinks>
    <vt:vector size="6" baseType="variant">
      <vt:variant>
        <vt:i4>1572908</vt:i4>
      </vt:variant>
      <vt:variant>
        <vt:i4>0</vt:i4>
      </vt:variant>
      <vt:variant>
        <vt:i4>0</vt:i4>
      </vt:variant>
      <vt:variant>
        <vt:i4>5</vt:i4>
      </vt:variant>
      <vt:variant>
        <vt:lpwstr>mailto:leic8ad00c@pec.istruzione.it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Spazio riservato all’intestazione dell’Istituto Scolastico</dc:title>
  <dc:subject/>
  <dc:creator>Utente</dc:creator>
  <cp:keywords/>
  <cp:lastModifiedBy>serafinogerardi@gmail.com</cp:lastModifiedBy>
  <cp:revision>3</cp:revision>
  <cp:lastPrinted>2022-06-09T11:27:00Z</cp:lastPrinted>
  <dcterms:created xsi:type="dcterms:W3CDTF">2022-09-30T10:07:00Z</dcterms:created>
  <dcterms:modified xsi:type="dcterms:W3CDTF">2022-09-30T10:17:00Z</dcterms:modified>
</cp:coreProperties>
</file>